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654" w:rsidRPr="00C578EE" w:rsidRDefault="00AE3654" w:rsidP="00D144B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…………….</w:t>
      </w:r>
      <w:r w:rsidRPr="00C578EE">
        <w:rPr>
          <w:b/>
          <w:sz w:val="20"/>
          <w:szCs w:val="20"/>
        </w:rPr>
        <w:t xml:space="preserve"> ORTAOKULU 201</w:t>
      </w:r>
      <w:r>
        <w:rPr>
          <w:b/>
          <w:sz w:val="20"/>
          <w:szCs w:val="20"/>
        </w:rPr>
        <w:t>..</w:t>
      </w:r>
      <w:r w:rsidRPr="00C578EE">
        <w:rPr>
          <w:b/>
          <w:sz w:val="20"/>
          <w:szCs w:val="20"/>
        </w:rPr>
        <w:t>-201</w:t>
      </w:r>
      <w:r>
        <w:rPr>
          <w:b/>
          <w:sz w:val="20"/>
          <w:szCs w:val="20"/>
        </w:rPr>
        <w:t>..</w:t>
      </w:r>
      <w:r w:rsidRPr="00C578EE">
        <w:rPr>
          <w:b/>
          <w:sz w:val="20"/>
          <w:szCs w:val="20"/>
        </w:rPr>
        <w:t xml:space="preserve"> EĞİTİM ÖĞRETİM YILI</w:t>
      </w:r>
    </w:p>
    <w:p w:rsidR="00AE3654" w:rsidRPr="00C578EE" w:rsidRDefault="00AE3654" w:rsidP="00D144B9">
      <w:pPr>
        <w:ind w:left="-540" w:firstLine="540"/>
        <w:jc w:val="center"/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5/AB SINIFI FEN VE TEKNOLOJİ DERSİ 2. DÖNEM 1. YAZILI SORULARI</w:t>
      </w:r>
    </w:p>
    <w:p w:rsidR="00AE3654" w:rsidRPr="00C578EE" w:rsidRDefault="00AE3654" w:rsidP="00D144B9">
      <w:pPr>
        <w:ind w:left="-540" w:firstLine="540"/>
        <w:jc w:val="center"/>
        <w:rPr>
          <w:b/>
          <w:sz w:val="20"/>
          <w:szCs w:val="20"/>
        </w:rPr>
      </w:pPr>
    </w:p>
    <w:p w:rsidR="00AE3654" w:rsidRPr="00C578EE" w:rsidRDefault="00AE3654" w:rsidP="00775E8D">
      <w:pPr>
        <w:ind w:left="-540" w:firstLine="540"/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ADI-SOYADI:</w:t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</w:r>
      <w:r w:rsidRPr="00C578EE">
        <w:rPr>
          <w:b/>
          <w:sz w:val="20"/>
          <w:szCs w:val="20"/>
        </w:rPr>
        <w:tab/>
        <w:t>ALDIĞI PUAN:</w:t>
      </w:r>
    </w:p>
    <w:p w:rsidR="00AE3654" w:rsidRPr="00C578EE" w:rsidRDefault="00AE3654" w:rsidP="00775E8D">
      <w:pPr>
        <w:ind w:left="-540" w:firstLine="540"/>
        <w:rPr>
          <w:b/>
          <w:sz w:val="20"/>
          <w:szCs w:val="20"/>
        </w:rPr>
      </w:pPr>
    </w:p>
    <w:p w:rsidR="00AE3654" w:rsidRPr="00C578EE" w:rsidRDefault="00AE3654" w:rsidP="00E92144">
      <w:pPr>
        <w:ind w:left="-540" w:firstLine="540"/>
        <w:rPr>
          <w:sz w:val="20"/>
          <w:szCs w:val="20"/>
        </w:rPr>
      </w:pPr>
      <w:r w:rsidRPr="00C578EE">
        <w:rPr>
          <w:b/>
          <w:sz w:val="20"/>
          <w:szCs w:val="20"/>
        </w:rPr>
        <w:t>SINIF-NO:</w:t>
      </w:r>
    </w:p>
    <w:p w:rsidR="00AE3654" w:rsidRPr="00C578EE" w:rsidRDefault="00AE3654" w:rsidP="006A1BFA">
      <w:pPr>
        <w:rPr>
          <w:sz w:val="20"/>
          <w:szCs w:val="20"/>
        </w:rPr>
        <w:sectPr w:rsidR="00AE3654" w:rsidRPr="00C578EE" w:rsidSect="002357D8">
          <w:pgSz w:w="11906" w:h="16838"/>
          <w:pgMar w:top="426" w:right="424" w:bottom="568" w:left="567" w:header="708" w:footer="708" w:gutter="0"/>
          <w:cols w:space="708"/>
          <w:docGrid w:linePitch="360"/>
        </w:sectPr>
      </w:pPr>
    </w:p>
    <w:p w:rsidR="00AE3654" w:rsidRPr="00C578EE" w:rsidRDefault="00AE3654" w:rsidP="000B0B92">
      <w:pPr>
        <w:rPr>
          <w:b/>
          <w:sz w:val="20"/>
          <w:szCs w:val="20"/>
        </w:rPr>
      </w:pPr>
    </w:p>
    <w:p w:rsidR="00AE3654" w:rsidRPr="00C578EE" w:rsidRDefault="00AE3654" w:rsidP="000B0B92">
      <w:pPr>
        <w:spacing w:line="360" w:lineRule="auto"/>
        <w:rPr>
          <w:b/>
          <w:sz w:val="20"/>
          <w:szCs w:val="20"/>
        </w:rPr>
        <w:sectPr w:rsidR="00AE3654" w:rsidRPr="00C578EE" w:rsidSect="0054064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E3654" w:rsidRPr="00C578EE" w:rsidRDefault="00AE3654" w:rsidP="000B0B92">
      <w:pPr>
        <w:spacing w:line="360" w:lineRule="auto"/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A. Aşağıdaki soruları doğru ve yanlış olarak kodlayınız     ( 20 puan)</w:t>
      </w:r>
    </w:p>
    <w:p w:rsidR="00AE3654" w:rsidRPr="00C578EE" w:rsidRDefault="00AE3654" w:rsidP="000B0B92">
      <w:pPr>
        <w:spacing w:line="300" w:lineRule="auto"/>
        <w:rPr>
          <w:sz w:val="20"/>
          <w:szCs w:val="20"/>
        </w:rPr>
      </w:pPr>
      <w:r w:rsidRPr="00C578EE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a</w:t>
      </w:r>
      <w:r w:rsidRPr="00C578EE">
        <w:rPr>
          <w:b/>
          <w:sz w:val="20"/>
          <w:szCs w:val="20"/>
        </w:rPr>
        <w:t>-</w:t>
      </w:r>
      <w:r w:rsidRPr="00C578EE">
        <w:rPr>
          <w:sz w:val="20"/>
          <w:szCs w:val="20"/>
        </w:rPr>
        <w:t xml:space="preserve"> (     ) Mikroskobik canlıların hepsi zararlıdır.</w:t>
      </w:r>
    </w:p>
    <w:p w:rsidR="00AE3654" w:rsidRPr="00C578EE" w:rsidRDefault="00AE3654" w:rsidP="002F6C2E">
      <w:pPr>
        <w:rPr>
          <w:sz w:val="20"/>
          <w:szCs w:val="20"/>
        </w:rPr>
      </w:pPr>
      <w:r>
        <w:rPr>
          <w:b/>
          <w:sz w:val="20"/>
          <w:szCs w:val="20"/>
        </w:rPr>
        <w:t>1b</w:t>
      </w:r>
      <w:r w:rsidRPr="00C578EE">
        <w:rPr>
          <w:b/>
          <w:sz w:val="20"/>
          <w:szCs w:val="20"/>
        </w:rPr>
        <w:t>-</w:t>
      </w:r>
      <w:r w:rsidRPr="00C578EE">
        <w:rPr>
          <w:sz w:val="20"/>
          <w:szCs w:val="20"/>
        </w:rPr>
        <w:t xml:space="preserve"> (     )  Canlılar üç sınıfa ayrılmıştır.</w:t>
      </w:r>
    </w:p>
    <w:p w:rsidR="00AE3654" w:rsidRPr="00C578EE" w:rsidRDefault="00AE3654" w:rsidP="002F6C2E">
      <w:pPr>
        <w:rPr>
          <w:sz w:val="20"/>
          <w:szCs w:val="20"/>
        </w:rPr>
      </w:pPr>
      <w:r>
        <w:rPr>
          <w:b/>
          <w:sz w:val="20"/>
          <w:szCs w:val="20"/>
        </w:rPr>
        <w:t>1c</w:t>
      </w:r>
      <w:r w:rsidRPr="00C578EE">
        <w:rPr>
          <w:b/>
          <w:sz w:val="20"/>
          <w:szCs w:val="20"/>
        </w:rPr>
        <w:t>-</w:t>
      </w:r>
      <w:r w:rsidRPr="00C578EE">
        <w:rPr>
          <w:sz w:val="20"/>
          <w:szCs w:val="20"/>
        </w:rPr>
        <w:t xml:space="preserve"> (     )  Yunus ve balina canlılar sınıflandırılırken </w:t>
      </w:r>
    </w:p>
    <w:p w:rsidR="00AE3654" w:rsidRPr="00C578EE" w:rsidRDefault="00AE3654" w:rsidP="002F6C2E">
      <w:pPr>
        <w:pStyle w:val="ListParagraph"/>
        <w:spacing w:after="0" w:line="300" w:lineRule="auto"/>
        <w:ind w:left="0"/>
        <w:rPr>
          <w:sz w:val="20"/>
          <w:szCs w:val="20"/>
        </w:rPr>
      </w:pPr>
      <w:r w:rsidRPr="00C578EE">
        <w:rPr>
          <w:rFonts w:ascii="Times New Roman" w:hAnsi="Times New Roman"/>
          <w:sz w:val="20"/>
          <w:szCs w:val="20"/>
          <w:lang w:eastAsia="tr-TR"/>
        </w:rPr>
        <w:t xml:space="preserve">            balıklar grubundadır.</w:t>
      </w:r>
    </w:p>
    <w:p w:rsidR="00AE3654" w:rsidRPr="00C578EE" w:rsidRDefault="00AE3654" w:rsidP="000B0B92">
      <w:pPr>
        <w:tabs>
          <w:tab w:val="left" w:pos="900"/>
          <w:tab w:val="left" w:pos="2520"/>
        </w:tabs>
        <w:spacing w:line="300" w:lineRule="auto"/>
        <w:rPr>
          <w:sz w:val="20"/>
          <w:szCs w:val="20"/>
        </w:rPr>
      </w:pPr>
      <w:r w:rsidRPr="00C578EE">
        <w:rPr>
          <w:b/>
          <w:sz w:val="20"/>
          <w:szCs w:val="20"/>
        </w:rPr>
        <w:t>2-</w:t>
      </w:r>
      <w:r w:rsidRPr="00C578E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>(     ) Ekmek yapımında küf mantarları kullanılır.</w:t>
      </w:r>
    </w:p>
    <w:p w:rsidR="00AE3654" w:rsidRPr="00C578EE" w:rsidRDefault="00AE3654" w:rsidP="000B0B92">
      <w:pPr>
        <w:tabs>
          <w:tab w:val="left" w:pos="900"/>
          <w:tab w:val="left" w:pos="2520"/>
        </w:tabs>
        <w:spacing w:line="300" w:lineRule="auto"/>
        <w:rPr>
          <w:sz w:val="20"/>
          <w:szCs w:val="20"/>
        </w:rPr>
      </w:pPr>
      <w:r w:rsidRPr="00C578EE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a</w:t>
      </w:r>
      <w:r w:rsidRPr="00C578EE">
        <w:rPr>
          <w:b/>
          <w:sz w:val="20"/>
          <w:szCs w:val="20"/>
        </w:rPr>
        <w:t>-</w:t>
      </w:r>
      <w:r w:rsidRPr="00C578EE">
        <w:rPr>
          <w:sz w:val="20"/>
          <w:szCs w:val="20"/>
        </w:rPr>
        <w:t xml:space="preserve"> (     ) Kaynağından çıkan ışık herhangi bir engelle karşılaşmadıkça her yöne yayılır.</w:t>
      </w:r>
    </w:p>
    <w:p w:rsidR="00AE3654" w:rsidRPr="00C578EE" w:rsidRDefault="00AE3654" w:rsidP="000B0B92">
      <w:pPr>
        <w:tabs>
          <w:tab w:val="left" w:pos="900"/>
          <w:tab w:val="left" w:pos="2520"/>
        </w:tabs>
        <w:spacing w:line="300" w:lineRule="auto"/>
        <w:rPr>
          <w:sz w:val="20"/>
          <w:szCs w:val="20"/>
        </w:rPr>
      </w:pPr>
      <w:r>
        <w:rPr>
          <w:b/>
          <w:sz w:val="20"/>
          <w:szCs w:val="20"/>
        </w:rPr>
        <w:t>3b</w:t>
      </w:r>
      <w:r w:rsidRPr="00C578EE">
        <w:rPr>
          <w:b/>
          <w:sz w:val="20"/>
          <w:szCs w:val="20"/>
        </w:rPr>
        <w:t>-</w:t>
      </w:r>
      <w:r w:rsidRPr="00C578EE">
        <w:rPr>
          <w:sz w:val="20"/>
          <w:szCs w:val="20"/>
        </w:rPr>
        <w:t xml:space="preserve"> (     )  Gölge oluşması için ışık kaynağının önüne saydam cisimler konmalıdır .</w:t>
      </w:r>
    </w:p>
    <w:p w:rsidR="00AE3654" w:rsidRPr="00C578EE" w:rsidRDefault="00AE3654" w:rsidP="00C901F2">
      <w:pPr>
        <w:pStyle w:val="ListParagraph"/>
        <w:spacing w:after="0" w:line="30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3c</w:t>
      </w:r>
      <w:r w:rsidRPr="00C578EE">
        <w:rPr>
          <w:rFonts w:ascii="Times New Roman" w:hAnsi="Times New Roman"/>
          <w:b/>
          <w:sz w:val="20"/>
          <w:szCs w:val="20"/>
        </w:rPr>
        <w:t>-</w:t>
      </w:r>
      <w:r w:rsidRPr="00C578EE">
        <w:rPr>
          <w:rFonts w:ascii="Times New Roman" w:hAnsi="Times New Roman"/>
          <w:sz w:val="20"/>
          <w:szCs w:val="20"/>
        </w:rPr>
        <w:t xml:space="preserve"> (     )</w:t>
      </w:r>
      <w:r w:rsidRPr="00C901F2"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>Saydam maddelerin bir tarafından bakıldığında diğer tarafı görülmez</w:t>
      </w:r>
      <w:r w:rsidRPr="00C578EE">
        <w:rPr>
          <w:rFonts w:ascii="Times New Roman" w:hAnsi="Times New Roman"/>
          <w:sz w:val="20"/>
          <w:szCs w:val="20"/>
        </w:rPr>
        <w:t>.</w:t>
      </w:r>
    </w:p>
    <w:p w:rsidR="00AE3654" w:rsidRDefault="00AE3654" w:rsidP="000B0B92">
      <w:pPr>
        <w:pStyle w:val="ListParagraph"/>
        <w:spacing w:after="0" w:line="30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4a</w:t>
      </w:r>
      <w:r w:rsidRPr="00C578EE">
        <w:rPr>
          <w:rFonts w:ascii="Times New Roman" w:hAnsi="Times New Roman"/>
          <w:b/>
          <w:sz w:val="20"/>
          <w:szCs w:val="20"/>
        </w:rPr>
        <w:t>-</w:t>
      </w:r>
      <w:r w:rsidRPr="00C578EE">
        <w:rPr>
          <w:rFonts w:ascii="Times New Roman" w:hAnsi="Times New Roman"/>
          <w:sz w:val="20"/>
          <w:szCs w:val="20"/>
        </w:rPr>
        <w:t xml:space="preserve"> (     ) Farklı maddelerden farklı sesler çıkar </w:t>
      </w:r>
    </w:p>
    <w:p w:rsidR="00AE3654" w:rsidRPr="00C578EE" w:rsidRDefault="00AE3654" w:rsidP="000B0B92">
      <w:pPr>
        <w:pStyle w:val="ListParagraph"/>
        <w:spacing w:after="0" w:line="30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4b</w:t>
      </w:r>
      <w:r w:rsidRPr="00C578EE">
        <w:rPr>
          <w:rFonts w:ascii="Times New Roman" w:hAnsi="Times New Roman"/>
          <w:b/>
          <w:sz w:val="20"/>
          <w:szCs w:val="20"/>
        </w:rPr>
        <w:t>-</w:t>
      </w:r>
      <w:r w:rsidRPr="00C578EE">
        <w:rPr>
          <w:rFonts w:ascii="Times New Roman" w:hAnsi="Times New Roman"/>
          <w:sz w:val="20"/>
          <w:szCs w:val="20"/>
        </w:rPr>
        <w:t xml:space="preserve"> (     ) Ses boşlukta yayılır, ışık boşlukta yayılmaz.</w:t>
      </w:r>
    </w:p>
    <w:p w:rsidR="00AE3654" w:rsidRPr="00C578EE" w:rsidRDefault="00AE3654" w:rsidP="00E92144">
      <w:pPr>
        <w:pStyle w:val="ListParagraph"/>
        <w:spacing w:after="0" w:line="300" w:lineRule="auto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4c</w:t>
      </w:r>
      <w:r w:rsidRPr="00C578EE">
        <w:rPr>
          <w:rFonts w:ascii="Times New Roman" w:hAnsi="Times New Roman"/>
          <w:b/>
          <w:sz w:val="20"/>
          <w:szCs w:val="20"/>
        </w:rPr>
        <w:t>-</w:t>
      </w:r>
      <w:r w:rsidRPr="00C578EE">
        <w:rPr>
          <w:rFonts w:ascii="Times New Roman" w:hAnsi="Times New Roman"/>
          <w:sz w:val="20"/>
          <w:szCs w:val="20"/>
        </w:rPr>
        <w:t xml:space="preserve"> (     )</w:t>
      </w:r>
      <w:r w:rsidRPr="00C578EE">
        <w:rPr>
          <w:sz w:val="20"/>
          <w:szCs w:val="20"/>
        </w:rPr>
        <w:t xml:space="preserve"> Ses en iyi gaz ortamda yayılır.</w:t>
      </w:r>
      <w:r w:rsidRPr="00C578EE">
        <w:rPr>
          <w:rFonts w:ascii="Times New Roman" w:hAnsi="Times New Roman"/>
          <w:sz w:val="20"/>
          <w:szCs w:val="20"/>
        </w:rPr>
        <w:t>.</w:t>
      </w:r>
    </w:p>
    <w:p w:rsidR="00AE3654" w:rsidRPr="00C578EE" w:rsidRDefault="00AE3654" w:rsidP="000B0B92">
      <w:pPr>
        <w:rPr>
          <w:b/>
          <w:sz w:val="20"/>
          <w:szCs w:val="20"/>
        </w:rPr>
      </w:pPr>
    </w:p>
    <w:p w:rsidR="00AE3654" w:rsidRPr="00C578EE" w:rsidRDefault="00AE3654" w:rsidP="000B0B92">
      <w:pPr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B. Aşağıdaki boşluklara verilen kelimelerden uygun olanları yazınız (10x2=20 puan)</w:t>
      </w:r>
    </w:p>
    <w:p w:rsidR="00AE3654" w:rsidRPr="00C578EE" w:rsidRDefault="00AE3654" w:rsidP="000B0B92">
      <w:pPr>
        <w:rPr>
          <w:b/>
          <w:sz w:val="20"/>
          <w:szCs w:val="20"/>
        </w:rPr>
      </w:pPr>
    </w:p>
    <w:p w:rsidR="00AE3654" w:rsidRPr="00C578EE" w:rsidRDefault="00AE3654" w:rsidP="000B0B92">
      <w:pPr>
        <w:rPr>
          <w:b/>
          <w:sz w:val="20"/>
          <w:szCs w:val="20"/>
        </w:rPr>
      </w:pPr>
      <w:r w:rsidRPr="00C578EE">
        <w:rPr>
          <w:b/>
          <w:sz w:val="20"/>
          <w:szCs w:val="20"/>
        </w:rPr>
        <w:t>Besin – Gövde – Yaprak – Opak – Mikroskop – Çiçek – Çiçekli ve Çiçeksiz –  Öğle – Saydam-öğle- akşam- sınıflama-</w:t>
      </w:r>
    </w:p>
    <w:p w:rsidR="00AE3654" w:rsidRPr="00C578EE" w:rsidRDefault="00AE3654" w:rsidP="000B0B92">
      <w:pPr>
        <w:spacing w:line="25" w:lineRule="atLeast"/>
        <w:rPr>
          <w:b/>
          <w:sz w:val="20"/>
          <w:szCs w:val="20"/>
        </w:rPr>
      </w:pPr>
    </w:p>
    <w:p w:rsidR="00AE3654" w:rsidRPr="00C578EE" w:rsidRDefault="00AE3654" w:rsidP="000B0B9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5a.</w:t>
      </w:r>
      <w:r w:rsidRPr="00C578EE">
        <w:rPr>
          <w:sz w:val="20"/>
          <w:szCs w:val="20"/>
        </w:rPr>
        <w:t xml:space="preserve"> ………………….. kök tarafından alınan su ve mineralleri yapraklara taşır</w:t>
      </w:r>
      <w:r>
        <w:rPr>
          <w:sz w:val="20"/>
          <w:szCs w:val="20"/>
        </w:rPr>
        <w:t>.</w:t>
      </w:r>
    </w:p>
    <w:p w:rsidR="00AE3654" w:rsidRPr="00C578EE" w:rsidRDefault="00AE3654" w:rsidP="00C901F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5b</w:t>
      </w:r>
      <w:r w:rsidRPr="004277E4">
        <w:rPr>
          <w:rFonts w:ascii="Arial Black" w:hAnsi="Arial Black"/>
          <w:sz w:val="20"/>
          <w:szCs w:val="20"/>
        </w:rPr>
        <w:t>.</w:t>
      </w:r>
      <w:r w:rsidRPr="00C578EE">
        <w:rPr>
          <w:sz w:val="20"/>
          <w:szCs w:val="20"/>
        </w:rPr>
        <w:t xml:space="preserve"> Bitkiler …………..…… ve ……..………… olmak üzere iki sınıfta incelenir.</w:t>
      </w:r>
    </w:p>
    <w:p w:rsidR="00AE3654" w:rsidRDefault="00AE3654" w:rsidP="00C901F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5c</w:t>
      </w:r>
      <w:r w:rsidRPr="004277E4">
        <w:rPr>
          <w:rFonts w:ascii="Arial Black" w:hAnsi="Arial Black"/>
          <w:sz w:val="20"/>
          <w:szCs w:val="20"/>
        </w:rPr>
        <w:t>.</w:t>
      </w:r>
      <w:r w:rsidRPr="00C901F2">
        <w:rPr>
          <w:rFonts w:ascii="Arial" w:hAnsi="Arial" w:cs="Arial"/>
          <w:sz w:val="20"/>
          <w:szCs w:val="20"/>
        </w:rPr>
        <w:t xml:space="preserve"> </w:t>
      </w:r>
      <w:r w:rsidRPr="00C578EE">
        <w:rPr>
          <w:rFonts w:ascii="Arial" w:hAnsi="Arial" w:cs="Arial"/>
          <w:sz w:val="20"/>
          <w:szCs w:val="20"/>
        </w:rPr>
        <w:t>Bitkilerde üremeyi bitkinin ……………… kısmı gerçekleştirir?</w:t>
      </w:r>
    </w:p>
    <w:p w:rsidR="00AE3654" w:rsidRPr="00C901F2" w:rsidRDefault="00AE3654" w:rsidP="00C901F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4277E4">
        <w:rPr>
          <w:rFonts w:ascii="Arial Black" w:hAnsi="Arial Black"/>
          <w:sz w:val="20"/>
          <w:szCs w:val="20"/>
        </w:rPr>
        <w:t xml:space="preserve"> </w:t>
      </w:r>
      <w:r w:rsidRPr="004277E4">
        <w:rPr>
          <w:rFonts w:ascii="Arial Black" w:hAnsi="Arial Black"/>
          <w:b/>
          <w:sz w:val="20"/>
          <w:szCs w:val="20"/>
        </w:rPr>
        <w:t>6a</w:t>
      </w:r>
      <w:r w:rsidRPr="004277E4">
        <w:rPr>
          <w:rFonts w:ascii="Arial Black" w:hAnsi="Arial Black"/>
          <w:sz w:val="20"/>
          <w:szCs w:val="20"/>
        </w:rPr>
        <w:t>.</w:t>
      </w:r>
      <w:r w:rsidRPr="00C578EE">
        <w:rPr>
          <w:sz w:val="20"/>
          <w:szCs w:val="20"/>
        </w:rPr>
        <w:t xml:space="preserve"> Fotosentez bitkinin …………………. kısmında gerçekleşir</w:t>
      </w:r>
    </w:p>
    <w:p w:rsidR="00AE3654" w:rsidRPr="00C578EE" w:rsidRDefault="00AE3654" w:rsidP="00C901F2">
      <w:pPr>
        <w:spacing w:line="25" w:lineRule="atLeast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148.9pt;margin-top:14.35pt;width:1in;height: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" strokeweight="2pt">
            <v:stroke endarrow="open"/>
            <v:shadow on="t" color="black" opacity="24903f" origin=",.5" offset="0,.55556mm"/>
          </v:shape>
        </w:pict>
      </w:r>
      <w:r w:rsidRPr="004277E4">
        <w:rPr>
          <w:rFonts w:ascii="Arial Black" w:hAnsi="Arial Black"/>
          <w:b/>
          <w:sz w:val="20"/>
          <w:szCs w:val="20"/>
        </w:rPr>
        <w:t>6b.</w:t>
      </w:r>
      <w:r w:rsidRPr="00C578EE">
        <w:rPr>
          <w:sz w:val="20"/>
          <w:szCs w:val="20"/>
        </w:rPr>
        <w:t xml:space="preserve"> Güneş ışınları (+)Karbondioksit      FOTOSENTEZ  Oksijen    (+) …………. Oluşur</w:t>
      </w:r>
    </w:p>
    <w:p w:rsidR="00AE3654" w:rsidRPr="00C578EE" w:rsidRDefault="00AE3654" w:rsidP="0036446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E3654" w:rsidRPr="00C578EE" w:rsidRDefault="00AE3654" w:rsidP="000B0B92">
      <w:pPr>
        <w:pStyle w:val="ListParagraph"/>
        <w:spacing w:after="0" w:line="25" w:lineRule="atLeast"/>
        <w:ind w:left="0"/>
        <w:rPr>
          <w:rFonts w:ascii="Times New Roman" w:hAnsi="Times New Roman"/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6c.</w:t>
      </w:r>
      <w:r w:rsidRPr="00C578EE">
        <w:rPr>
          <w:rFonts w:ascii="Times New Roman" w:hAnsi="Times New Roman"/>
          <w:sz w:val="20"/>
          <w:szCs w:val="20"/>
        </w:rPr>
        <w:t xml:space="preserve"> Işık ışınlarını geçiren maddelere …………….. madde denir.</w:t>
      </w:r>
    </w:p>
    <w:p w:rsidR="00AE3654" w:rsidRPr="00C578EE" w:rsidRDefault="00AE3654" w:rsidP="000B0B9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7a.</w:t>
      </w:r>
      <w:r w:rsidRPr="00C578EE">
        <w:rPr>
          <w:sz w:val="20"/>
          <w:szCs w:val="20"/>
        </w:rPr>
        <w:t xml:space="preserve"> Gün içerisinde en kısa gölge ……………… saatlerinde oluşur.</w:t>
      </w:r>
    </w:p>
    <w:p w:rsidR="00AE3654" w:rsidRDefault="00AE3654" w:rsidP="000B0B9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7b.</w:t>
      </w:r>
      <w:r w:rsidRPr="00C901F2">
        <w:rPr>
          <w:sz w:val="20"/>
          <w:szCs w:val="20"/>
        </w:rPr>
        <w:t xml:space="preserve"> </w:t>
      </w:r>
      <w:r w:rsidRPr="00C578EE">
        <w:rPr>
          <w:sz w:val="20"/>
          <w:szCs w:val="20"/>
        </w:rPr>
        <w:t>Tahta  ………………..…  maddeye örnektir.</w:t>
      </w:r>
    </w:p>
    <w:p w:rsidR="00AE3654" w:rsidRPr="00C578EE" w:rsidRDefault="00AE3654" w:rsidP="000B0B92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sz w:val="20"/>
          <w:szCs w:val="20"/>
        </w:rPr>
        <w:t xml:space="preserve"> </w:t>
      </w:r>
      <w:r w:rsidRPr="004277E4">
        <w:rPr>
          <w:rFonts w:ascii="Arial Black" w:hAnsi="Arial Black"/>
          <w:b/>
          <w:sz w:val="20"/>
          <w:szCs w:val="20"/>
        </w:rPr>
        <w:t>8a.</w:t>
      </w:r>
      <w:r>
        <w:rPr>
          <w:b/>
          <w:sz w:val="20"/>
          <w:szCs w:val="20"/>
        </w:rPr>
        <w:t xml:space="preserve"> </w:t>
      </w:r>
      <w:r w:rsidRPr="00C578EE">
        <w:rPr>
          <w:sz w:val="20"/>
          <w:szCs w:val="20"/>
        </w:rPr>
        <w:t xml:space="preserve"> Mikroskobik canlılar  ancak ………...……… ile görülebilir.</w:t>
      </w:r>
    </w:p>
    <w:p w:rsidR="00AE3654" w:rsidRPr="00C578EE" w:rsidRDefault="00AE3654" w:rsidP="00035397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sz w:val="20"/>
          <w:szCs w:val="20"/>
        </w:rPr>
        <w:t>8b.</w:t>
      </w:r>
      <w:r w:rsidRPr="00C578EE">
        <w:rPr>
          <w:sz w:val="20"/>
          <w:szCs w:val="20"/>
        </w:rPr>
        <w:t xml:space="preserve"> Canlıları ortak özelliklerine göre ayırma ……………………….. olarak adlandırılır.</w:t>
      </w:r>
    </w:p>
    <w:p w:rsidR="00AE3654" w:rsidRPr="00C578EE" w:rsidRDefault="00AE3654" w:rsidP="00035397">
      <w:pPr>
        <w:spacing w:line="25" w:lineRule="atLeast"/>
        <w:rPr>
          <w:sz w:val="20"/>
          <w:szCs w:val="20"/>
        </w:rPr>
      </w:pPr>
    </w:p>
    <w:p w:rsidR="00AE3654" w:rsidRPr="00C578EE" w:rsidRDefault="00AE3654" w:rsidP="00035397">
      <w:pPr>
        <w:spacing w:line="25" w:lineRule="atLeast"/>
        <w:rPr>
          <w:sz w:val="20"/>
          <w:szCs w:val="20"/>
        </w:rPr>
      </w:pPr>
      <w:r w:rsidRPr="004277E4">
        <w:rPr>
          <w:rFonts w:ascii="Arial Black" w:hAnsi="Arial Black"/>
          <w:sz w:val="20"/>
          <w:szCs w:val="20"/>
        </w:rPr>
        <w:t>9-</w:t>
      </w:r>
      <w:r w:rsidRPr="00C578EE">
        <w:rPr>
          <w:sz w:val="20"/>
          <w:szCs w:val="20"/>
        </w:rPr>
        <w:t xml:space="preserve"> Aşağıdaki tabloda verilen maddeleri saydam, yarı saydam ve opak olarak işaretleyiniz. </w:t>
      </w:r>
      <w:r>
        <w:rPr>
          <w:sz w:val="20"/>
          <w:szCs w:val="20"/>
        </w:rPr>
        <w:t>(5</w:t>
      </w:r>
      <w:r w:rsidRPr="00C578EE">
        <w:rPr>
          <w:sz w:val="20"/>
          <w:szCs w:val="20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992"/>
        <w:gridCol w:w="1205"/>
        <w:gridCol w:w="1063"/>
      </w:tblGrid>
      <w:tr w:rsidR="00AE3654" w:rsidRPr="00C578EE" w:rsidTr="00F73431">
        <w:tc>
          <w:tcPr>
            <w:tcW w:w="1668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madde</w:t>
            </w:r>
          </w:p>
        </w:tc>
        <w:tc>
          <w:tcPr>
            <w:tcW w:w="992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opak</w:t>
            </w:r>
          </w:p>
        </w:tc>
        <w:tc>
          <w:tcPr>
            <w:tcW w:w="1205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saydam</w:t>
            </w:r>
          </w:p>
        </w:tc>
        <w:tc>
          <w:tcPr>
            <w:tcW w:w="1063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Yarı saydam</w:t>
            </w:r>
          </w:p>
        </w:tc>
      </w:tr>
      <w:tr w:rsidR="00AE3654" w:rsidRPr="00C578EE" w:rsidTr="00F73431">
        <w:tc>
          <w:tcPr>
            <w:tcW w:w="1668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su</w:t>
            </w:r>
          </w:p>
        </w:tc>
        <w:tc>
          <w:tcPr>
            <w:tcW w:w="992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</w:tr>
      <w:tr w:rsidR="00AE3654" w:rsidRPr="00C578EE" w:rsidTr="00F73431">
        <w:tc>
          <w:tcPr>
            <w:tcW w:w="1668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cam</w:t>
            </w:r>
          </w:p>
        </w:tc>
        <w:tc>
          <w:tcPr>
            <w:tcW w:w="992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</w:tr>
      <w:tr w:rsidR="00AE3654" w:rsidRPr="00C578EE" w:rsidTr="00F73431">
        <w:tc>
          <w:tcPr>
            <w:tcW w:w="1668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Metal levha</w:t>
            </w:r>
          </w:p>
        </w:tc>
        <w:tc>
          <w:tcPr>
            <w:tcW w:w="992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</w:tr>
      <w:tr w:rsidR="00AE3654" w:rsidRPr="00C578EE" w:rsidTr="00F73431">
        <w:tc>
          <w:tcPr>
            <w:tcW w:w="1668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sis</w:t>
            </w:r>
          </w:p>
        </w:tc>
        <w:tc>
          <w:tcPr>
            <w:tcW w:w="992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</w:tr>
      <w:tr w:rsidR="00AE3654" w:rsidRPr="00C578EE" w:rsidTr="00F73431">
        <w:tc>
          <w:tcPr>
            <w:tcW w:w="1668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  <w:r w:rsidRPr="00F73431">
              <w:rPr>
                <w:sz w:val="20"/>
                <w:szCs w:val="20"/>
              </w:rPr>
              <w:t>Yağlı kağıt</w:t>
            </w:r>
          </w:p>
        </w:tc>
        <w:tc>
          <w:tcPr>
            <w:tcW w:w="992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205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AE3654" w:rsidRPr="00F73431" w:rsidRDefault="00AE3654" w:rsidP="0036446E">
            <w:pPr>
              <w:rPr>
                <w:sz w:val="20"/>
                <w:szCs w:val="20"/>
              </w:rPr>
            </w:pPr>
          </w:p>
        </w:tc>
      </w:tr>
    </w:tbl>
    <w:p w:rsidR="00AE3654" w:rsidRPr="00C578EE" w:rsidRDefault="00AE3654" w:rsidP="0036446E">
      <w:pPr>
        <w:jc w:val="both"/>
        <w:rPr>
          <w:rFonts w:ascii="Arial" w:hAnsi="Arial" w:cs="Arial"/>
          <w:b/>
          <w:sz w:val="20"/>
          <w:szCs w:val="20"/>
        </w:rPr>
      </w:pPr>
      <w:r w:rsidRPr="004277E4">
        <w:rPr>
          <w:rFonts w:ascii="Arial Black" w:hAnsi="Arial Black" w:cs="Arial"/>
          <w:b/>
          <w:sz w:val="20"/>
          <w:szCs w:val="20"/>
        </w:rPr>
        <w:t>10-</w:t>
      </w:r>
      <w:r w:rsidRPr="00C578EE">
        <w:rPr>
          <w:rFonts w:ascii="Arial" w:hAnsi="Arial" w:cs="Arial"/>
          <w:b/>
          <w:sz w:val="20"/>
          <w:szCs w:val="20"/>
        </w:rPr>
        <w:t xml:space="preserve"> Aşağıdaki tabloda hayvanlar ve içinde bulundukları sınıflar birlikte verilmiştir. Uygun düşenleri (X) koyarak işaretleyiniz.(</w:t>
      </w:r>
      <w:r>
        <w:rPr>
          <w:rFonts w:ascii="Arial" w:hAnsi="Arial" w:cs="Arial"/>
          <w:b/>
          <w:sz w:val="20"/>
          <w:szCs w:val="20"/>
        </w:rPr>
        <w:t>5</w:t>
      </w:r>
      <w:r w:rsidRPr="00C578EE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5349" w:type="dxa"/>
        <w:jc w:val="center"/>
        <w:tblInd w:w="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7"/>
        <w:gridCol w:w="880"/>
        <w:gridCol w:w="1048"/>
        <w:gridCol w:w="861"/>
        <w:gridCol w:w="1383"/>
      </w:tblGrid>
      <w:tr w:rsidR="00AE3654" w:rsidRPr="00C578EE" w:rsidTr="005653D8">
        <w:trPr>
          <w:trHeight w:val="450"/>
          <w:jc w:val="center"/>
        </w:trPr>
        <w:tc>
          <w:tcPr>
            <w:tcW w:w="1177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Balıklar</w:t>
            </w:r>
          </w:p>
        </w:tc>
        <w:tc>
          <w:tcPr>
            <w:tcW w:w="1048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Memeliler</w:t>
            </w:r>
          </w:p>
        </w:tc>
        <w:tc>
          <w:tcPr>
            <w:tcW w:w="861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Kuşlar</w:t>
            </w:r>
          </w:p>
        </w:tc>
        <w:tc>
          <w:tcPr>
            <w:tcW w:w="1383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Sürüngenler</w:t>
            </w:r>
          </w:p>
        </w:tc>
      </w:tr>
      <w:tr w:rsidR="00AE3654" w:rsidRPr="00C578EE" w:rsidTr="005653D8">
        <w:trPr>
          <w:trHeight w:val="225"/>
          <w:jc w:val="center"/>
        </w:trPr>
        <w:tc>
          <w:tcPr>
            <w:tcW w:w="1177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Hamsi</w:t>
            </w:r>
          </w:p>
        </w:tc>
        <w:tc>
          <w:tcPr>
            <w:tcW w:w="880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654" w:rsidRPr="00C578EE" w:rsidTr="005653D8">
        <w:trPr>
          <w:trHeight w:val="225"/>
          <w:jc w:val="center"/>
        </w:trPr>
        <w:tc>
          <w:tcPr>
            <w:tcW w:w="1177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Kertenkele</w:t>
            </w:r>
          </w:p>
        </w:tc>
        <w:tc>
          <w:tcPr>
            <w:tcW w:w="880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654" w:rsidRPr="00C578EE" w:rsidTr="005653D8">
        <w:trPr>
          <w:trHeight w:val="225"/>
          <w:jc w:val="center"/>
        </w:trPr>
        <w:tc>
          <w:tcPr>
            <w:tcW w:w="1177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Yunus</w:t>
            </w:r>
          </w:p>
        </w:tc>
        <w:tc>
          <w:tcPr>
            <w:tcW w:w="880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654" w:rsidRPr="00C578EE" w:rsidTr="005653D8">
        <w:trPr>
          <w:trHeight w:val="225"/>
          <w:jc w:val="center"/>
        </w:trPr>
        <w:tc>
          <w:tcPr>
            <w:tcW w:w="1177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Serçe</w:t>
            </w:r>
          </w:p>
        </w:tc>
        <w:tc>
          <w:tcPr>
            <w:tcW w:w="880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654" w:rsidRPr="00C578EE" w:rsidTr="005653D8">
        <w:trPr>
          <w:trHeight w:val="240"/>
          <w:jc w:val="center"/>
        </w:trPr>
        <w:tc>
          <w:tcPr>
            <w:tcW w:w="1177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  <w:r w:rsidRPr="00C578EE">
              <w:rPr>
                <w:rFonts w:ascii="Arial" w:hAnsi="Arial" w:cs="Arial"/>
                <w:sz w:val="20"/>
                <w:szCs w:val="20"/>
              </w:rPr>
              <w:t>Yarasa</w:t>
            </w:r>
          </w:p>
        </w:tc>
        <w:tc>
          <w:tcPr>
            <w:tcW w:w="880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:rsidR="00AE3654" w:rsidRPr="00C578EE" w:rsidRDefault="00AE3654" w:rsidP="005653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3654" w:rsidRPr="00C578EE" w:rsidRDefault="00AE3654" w:rsidP="00056658">
      <w:pPr>
        <w:tabs>
          <w:tab w:val="left" w:pos="142"/>
        </w:tabs>
        <w:rPr>
          <w:sz w:val="20"/>
          <w:szCs w:val="20"/>
        </w:rPr>
      </w:pPr>
    </w:p>
    <w:p w:rsidR="00AE3654" w:rsidRPr="00C578EE" w:rsidRDefault="00AE3654" w:rsidP="0036446E">
      <w:pPr>
        <w:spacing w:line="276" w:lineRule="auto"/>
        <w:rPr>
          <w:b/>
          <w:sz w:val="20"/>
          <w:szCs w:val="20"/>
        </w:rPr>
      </w:pPr>
      <w:r w:rsidRPr="004277E4">
        <w:rPr>
          <w:rFonts w:ascii="Arial Black" w:hAnsi="Arial Black"/>
          <w:b/>
          <w:sz w:val="20"/>
          <w:szCs w:val="20"/>
        </w:rPr>
        <w:t>11-</w:t>
      </w:r>
      <w:r w:rsidRPr="00C578EE">
        <w:rPr>
          <w:b/>
          <w:sz w:val="20"/>
          <w:szCs w:val="20"/>
        </w:rPr>
        <w:t xml:space="preserve">  Aşağıdaki bitkinin kısımlarını üzerine yazınız.</w:t>
      </w:r>
      <w:r>
        <w:rPr>
          <w:b/>
          <w:sz w:val="20"/>
          <w:szCs w:val="20"/>
        </w:rPr>
        <w:t>(5</w:t>
      </w:r>
      <w:r w:rsidRPr="00C578EE">
        <w:rPr>
          <w:b/>
          <w:sz w:val="20"/>
          <w:szCs w:val="20"/>
        </w:rPr>
        <w:t>puan)</w:t>
      </w:r>
    </w:p>
    <w:p w:rsidR="00AE3654" w:rsidRPr="00C578EE" w:rsidRDefault="00AE3654" w:rsidP="0036446E">
      <w:pPr>
        <w:spacing w:line="276" w:lineRule="auto"/>
        <w:rPr>
          <w:sz w:val="20"/>
          <w:szCs w:val="20"/>
        </w:rPr>
      </w:pPr>
      <w:r>
        <w:rPr>
          <w:noProof/>
        </w:rPr>
        <w:pict>
          <v:line id="Düz Bağlayıcı 8" o:spid="_x0000_s1027" style="position:absolute;z-index:251658752;visibility:visible" from="77pt,88.7pt" to="125.45pt,1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">
            <v:stroke endarrow="block"/>
          </v:line>
        </w:pict>
      </w:r>
      <w:r>
        <w:rPr>
          <w:noProof/>
        </w:rPr>
        <w:pict>
          <v:line id="Düz Bağlayıcı 7" o:spid="_x0000_s1028" style="position:absolute;z-index:251657728;visibility:visible" from="55pt,34.7pt" to="123.7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">
            <v:stroke endarrow="block"/>
          </v:line>
        </w:pict>
      </w:r>
      <w:r>
        <w:rPr>
          <w:noProof/>
        </w:rPr>
        <w:pict>
          <v:line id="Düz Bağlayıcı 6" o:spid="_x0000_s1029" style="position:absolute;z-index:251656704;visibility:visible" from="77pt,43.7pt" to="133.4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">
            <v:stroke endarrow="block"/>
          </v:line>
        </w:pict>
      </w:r>
      <w:r>
        <w:rPr>
          <w:noProof/>
        </w:rPr>
        <w:pict>
          <v:line id="Düz Bağlayıcı 5" o:spid="_x0000_s1030" style="position:absolute;z-index:251655680;visibility:visible" from="55pt,16.7pt" to="114.7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Tt/QwIAAFsEAAAOAAAAZHJzL2Uyb0RvYy54bWysVM2O0zAQviPxDpbvbZLSdN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">
            <v:stroke endarrow="block"/>
          </v:line>
        </w:pict>
      </w:r>
      <w:hyperlink r:id="rId7" w:history="1">
        <w:r w:rsidRPr="00F73431">
          <w:rPr>
            <w:noProof/>
            <w:sz w:val="20"/>
            <w:szCs w:val="20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" o:spid="_x0000_i1025" type="#_x0000_t75" alt="Tam boyutlu görseli göster" href="http://www.cocukca.com/images/bilim_kosesi/erozyon_ve_toprak/cicek.g" style="width:97.5pt;height:120pt;visibility:visible" o:button="t">
              <v:fill o:detectmouseclick="t"/>
              <v:imagedata r:id="rId8" o:title=""/>
            </v:shape>
          </w:pict>
        </w:r>
      </w:hyperlink>
    </w:p>
    <w:tbl>
      <w:tblPr>
        <w:tblpPr w:leftFromText="141" w:rightFromText="141" w:vertAnchor="page" w:horzAnchor="page" w:tblpX="6257" w:tblpY="77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753"/>
        <w:gridCol w:w="781"/>
      </w:tblGrid>
      <w:tr w:rsidR="00AE3654" w:rsidRPr="000979D7" w:rsidTr="00425D81">
        <w:trPr>
          <w:trHeight w:val="391"/>
        </w:trPr>
        <w:tc>
          <w:tcPr>
            <w:tcW w:w="2385" w:type="dxa"/>
            <w:gridSpan w:val="3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ANALİZ</w:t>
            </w: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  <w:highlight w:val="lightGray"/>
              </w:rPr>
            </w:pPr>
            <w:r w:rsidRPr="000979D7">
              <w:rPr>
                <w:rFonts w:ascii="Arial Black" w:hAnsi="Arial Black" w:cs="Arial"/>
                <w:szCs w:val="20"/>
                <w:highlight w:val="lightGray"/>
              </w:rPr>
              <w:t>S.Y.</w:t>
            </w:r>
          </w:p>
        </w:tc>
        <w:tc>
          <w:tcPr>
            <w:tcW w:w="753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  <w:highlight w:val="lightGray"/>
              </w:rPr>
            </w:pPr>
            <w:r w:rsidRPr="000979D7">
              <w:rPr>
                <w:rFonts w:ascii="Arial Black" w:hAnsi="Arial Black" w:cs="Arial"/>
                <w:szCs w:val="20"/>
                <w:highlight w:val="lightGray"/>
              </w:rPr>
              <w:t>S.P.</w:t>
            </w:r>
          </w:p>
        </w:tc>
        <w:tc>
          <w:tcPr>
            <w:tcW w:w="78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  <w:highlight w:val="lightGray"/>
              </w:rPr>
            </w:pPr>
            <w:r w:rsidRPr="000979D7">
              <w:rPr>
                <w:rFonts w:ascii="Arial Black" w:hAnsi="Arial Black" w:cs="Arial"/>
                <w:szCs w:val="20"/>
                <w:highlight w:val="lightGray"/>
              </w:rPr>
              <w:t>Ö.P.</w:t>
            </w: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2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2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91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3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6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91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7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8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9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57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10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91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11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81"/>
        </w:trPr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A.P</w:t>
            </w:r>
          </w:p>
        </w:tc>
        <w:tc>
          <w:tcPr>
            <w:tcW w:w="753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55</w:t>
            </w:r>
          </w:p>
        </w:tc>
        <w:tc>
          <w:tcPr>
            <w:tcW w:w="78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</w:tbl>
    <w:tbl>
      <w:tblPr>
        <w:tblpPr w:leftFromText="141" w:rightFromText="141" w:vertAnchor="page" w:horzAnchor="margin" w:tblpXSpec="right" w:tblpY="78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851"/>
        <w:gridCol w:w="760"/>
      </w:tblGrid>
      <w:tr w:rsidR="00AE3654" w:rsidRPr="000979D7" w:rsidTr="00425D81">
        <w:trPr>
          <w:trHeight w:val="395"/>
        </w:trPr>
        <w:tc>
          <w:tcPr>
            <w:tcW w:w="2428" w:type="dxa"/>
            <w:gridSpan w:val="3"/>
          </w:tcPr>
          <w:p w:rsidR="00AE3654" w:rsidRPr="000979D7" w:rsidRDefault="00AE3654" w:rsidP="00425D81">
            <w:pPr>
              <w:ind w:left="142"/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ANALİZ</w:t>
            </w: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S.Y.</w:t>
            </w:r>
          </w:p>
        </w:tc>
        <w:tc>
          <w:tcPr>
            <w:tcW w:w="851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S.P.</w:t>
            </w:r>
          </w:p>
        </w:tc>
        <w:tc>
          <w:tcPr>
            <w:tcW w:w="760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Ö.P.</w:t>
            </w: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1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5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2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95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3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5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6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7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95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8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9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10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61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11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4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  <w:tr w:rsidR="00AE3654" w:rsidRPr="000979D7" w:rsidTr="00425D81">
        <w:trPr>
          <w:trHeight w:val="395"/>
        </w:trPr>
        <w:tc>
          <w:tcPr>
            <w:tcW w:w="817" w:type="dxa"/>
            <w:shd w:val="clear" w:color="auto" w:fill="D9D9D9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 w:rsidRPr="000979D7">
              <w:rPr>
                <w:rFonts w:ascii="Arial Black" w:hAnsi="Arial Black" w:cs="Arial"/>
                <w:szCs w:val="20"/>
              </w:rPr>
              <w:t>A.P</w:t>
            </w:r>
          </w:p>
        </w:tc>
        <w:tc>
          <w:tcPr>
            <w:tcW w:w="851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  <w:r>
              <w:rPr>
                <w:rFonts w:ascii="Arial Black" w:hAnsi="Arial Black" w:cs="Arial"/>
                <w:szCs w:val="20"/>
              </w:rPr>
              <w:t>45</w:t>
            </w:r>
          </w:p>
        </w:tc>
        <w:tc>
          <w:tcPr>
            <w:tcW w:w="760" w:type="dxa"/>
          </w:tcPr>
          <w:p w:rsidR="00AE3654" w:rsidRPr="000979D7" w:rsidRDefault="00AE3654" w:rsidP="00425D81">
            <w:pPr>
              <w:jc w:val="center"/>
              <w:rPr>
                <w:rFonts w:ascii="Arial Black" w:hAnsi="Arial Black" w:cs="Arial"/>
                <w:szCs w:val="20"/>
              </w:rPr>
            </w:pPr>
          </w:p>
        </w:tc>
      </w:tr>
    </w:tbl>
    <w:p w:rsidR="00AE3654" w:rsidRPr="00C578EE" w:rsidRDefault="00AE3654" w:rsidP="0036446E">
      <w:pPr>
        <w:spacing w:line="276" w:lineRule="auto"/>
        <w:rPr>
          <w:sz w:val="20"/>
          <w:szCs w:val="20"/>
        </w:rPr>
      </w:pPr>
    </w:p>
    <w:p w:rsidR="00AE3654" w:rsidRPr="00C578EE" w:rsidRDefault="00AE3654" w:rsidP="0036446E">
      <w:pPr>
        <w:spacing w:line="276" w:lineRule="auto"/>
        <w:rPr>
          <w:sz w:val="20"/>
          <w:szCs w:val="20"/>
        </w:rPr>
      </w:pPr>
    </w:p>
    <w:tbl>
      <w:tblPr>
        <w:tblpPr w:leftFromText="141" w:rightFromText="141" w:vertAnchor="text" w:horzAnchor="page" w:tblpX="6384" w:tblpY="20"/>
        <w:tblW w:w="5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9"/>
        <w:gridCol w:w="501"/>
        <w:gridCol w:w="504"/>
        <w:gridCol w:w="519"/>
        <w:gridCol w:w="519"/>
        <w:gridCol w:w="479"/>
        <w:gridCol w:w="519"/>
        <w:gridCol w:w="520"/>
        <w:gridCol w:w="519"/>
        <w:gridCol w:w="529"/>
      </w:tblGrid>
      <w:tr w:rsidR="00AE3654" w:rsidRPr="002357D8" w:rsidTr="00425D81">
        <w:trPr>
          <w:trHeight w:val="200"/>
        </w:trPr>
        <w:tc>
          <w:tcPr>
            <w:tcW w:w="5078" w:type="dxa"/>
            <w:gridSpan w:val="10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2357D8">
              <w:rPr>
                <w:rFonts w:ascii="Comic Sans MS" w:hAnsi="Comic Sans MS" w:cs="Arial"/>
                <w:b/>
                <w:sz w:val="22"/>
                <w:szCs w:val="22"/>
              </w:rPr>
              <w:t>TEST CEVABINI BURAYA KODLAYINIZ</w:t>
            </w:r>
          </w:p>
        </w:tc>
      </w:tr>
      <w:tr w:rsidR="00AE3654" w:rsidRPr="002357D8" w:rsidTr="00425D81">
        <w:tblPrEx>
          <w:tblLook w:val="01E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1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0" o:spid="_x0000_i1026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1" o:spid="_x0000_i1027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2" o:spid="_x0000_i1028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3" o:spid="_x0000_i1029" type="#_x0000_t75" alt="d" style="width:9.75pt;height:11.25pt;visibility:visible">
                  <v:imagedata r:id="rId12" o:title=""/>
                </v:shape>
              </w:pict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7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4" o:spid="_x0000_i1030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20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5" o:spid="_x0000_i1031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6" o:spid="_x0000_i1032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27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7" o:spid="_x0000_i1033" type="#_x0000_t75" alt="d" style="width:9.75pt;height:11.25pt;visibility:visible">
                  <v:imagedata r:id="rId12" o:title=""/>
                </v:shape>
              </w:pict>
            </w:r>
          </w:p>
        </w:tc>
      </w:tr>
      <w:tr w:rsidR="00AE3654" w:rsidRPr="002357D8" w:rsidTr="00425D81">
        <w:tblPrEx>
          <w:tblLook w:val="01E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2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8" o:spid="_x0000_i1034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69" o:spid="_x0000_i1035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0" o:spid="_x0000_i1036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1" o:spid="_x0000_i1037" type="#_x0000_t75" alt="d" style="width:9.75pt;height:11.25pt;visibility:visible">
                  <v:imagedata r:id="rId12" o:title=""/>
                </v:shape>
              </w:pict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8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2" o:spid="_x0000_i1038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20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3" o:spid="_x0000_i1039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4" o:spid="_x0000_i1040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27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5" o:spid="_x0000_i1041" type="#_x0000_t75" alt="d" style="width:9.75pt;height:11.25pt;visibility:visible">
                  <v:imagedata r:id="rId12" o:title=""/>
                </v:shape>
              </w:pict>
            </w:r>
          </w:p>
        </w:tc>
      </w:tr>
      <w:tr w:rsidR="00AE3654" w:rsidRPr="002357D8" w:rsidTr="00425D81">
        <w:tblPrEx>
          <w:tblLook w:val="01E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3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6" o:spid="_x0000_i1042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7" o:spid="_x0000_i1043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8" o:spid="_x0000_i1044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79" o:spid="_x0000_i1045" type="#_x0000_t75" alt="d" style="width:9.75pt;height:11.25pt;visibility:visible">
                  <v:imagedata r:id="rId12" o:title=""/>
                </v:shape>
              </w:pict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9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0" o:spid="_x0000_i1046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20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1" o:spid="_x0000_i1047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2" o:spid="_x0000_i1048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27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3" o:spid="_x0000_i1049" type="#_x0000_t75" alt="d" style="width:9.75pt;height:11.25pt;visibility:visible">
                  <v:imagedata r:id="rId12" o:title=""/>
                </v:shape>
              </w:pict>
            </w:r>
          </w:p>
        </w:tc>
      </w:tr>
      <w:tr w:rsidR="00AE3654" w:rsidRPr="002357D8" w:rsidTr="00425D81">
        <w:tblPrEx>
          <w:tblLook w:val="01E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4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4" o:spid="_x0000_i1050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04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5" o:spid="_x0000_i1051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shd w:val="clear" w:color="auto" w:fill="FFFFFF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6" o:spid="_x0000_i1052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19" w:type="dxa"/>
            <w:shd w:val="clear" w:color="auto" w:fill="FFFFFF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7" o:spid="_x0000_i1053" type="#_x0000_t75" alt="d" style="width:9.75pt;height:11.25pt;visibility:visible">
                  <v:imagedata r:id="rId12" o:title=""/>
                </v:shape>
              </w:pict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10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8" o:spid="_x0000_i1054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20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89" o:spid="_x0000_i1055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0" o:spid="_x0000_i1056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27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1" o:spid="_x0000_i1057" type="#_x0000_t75" alt="d" style="width:9.75pt;height:11.25pt;visibility:visible">
                  <v:imagedata r:id="rId12" o:title=""/>
                </v:shape>
              </w:pict>
            </w:r>
          </w:p>
        </w:tc>
      </w:tr>
      <w:tr w:rsidR="00AE3654" w:rsidRPr="002357D8" w:rsidTr="00425D81">
        <w:tblPrEx>
          <w:tblLook w:val="01E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5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2" o:spid="_x0000_i1058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3" o:spid="_x0000_i1059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4" o:spid="_x0000_i1060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5" o:spid="_x0000_i1061" type="#_x0000_t75" alt="d" style="width:9.75pt;height:11.25pt;visibility:visible">
                  <v:imagedata r:id="rId12" o:title=""/>
                </v:shape>
              </w:pict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11</w:t>
            </w: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6" o:spid="_x0000_i1062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20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7" o:spid="_x0000_i1063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8" o:spid="_x0000_i1064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27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299" o:spid="_x0000_i1065" type="#_x0000_t75" alt="d" style="width:9.75pt;height:11.25pt;visibility:visible">
                  <v:imagedata r:id="rId12" o:title=""/>
                </v:shape>
              </w:pict>
            </w:r>
          </w:p>
        </w:tc>
      </w:tr>
      <w:tr w:rsidR="00AE3654" w:rsidRPr="002357D8" w:rsidTr="00425D81">
        <w:tblPrEx>
          <w:tblLook w:val="01E0"/>
        </w:tblPrEx>
        <w:trPr>
          <w:trHeight w:val="304"/>
        </w:trPr>
        <w:tc>
          <w:tcPr>
            <w:tcW w:w="469" w:type="dxa"/>
            <w:tcBorders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  <w:r w:rsidRPr="002357D8">
              <w:rPr>
                <w:rFonts w:ascii="Arial Black" w:hAnsi="Arial Black" w:cs="Arial"/>
                <w:sz w:val="22"/>
                <w:szCs w:val="22"/>
              </w:rPr>
              <w:t>6</w:t>
            </w:r>
          </w:p>
        </w:tc>
        <w:tc>
          <w:tcPr>
            <w:tcW w:w="501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300" o:spid="_x0000_i1066" type="#_x0000_t75" alt="a" style="width:10.5pt;height:11.25pt;visibility:visible">
                  <v:imagedata r:id="rId9" o:title="" grayscale="t" bilevel="t"/>
                </v:shape>
              </w:pict>
            </w:r>
          </w:p>
        </w:tc>
        <w:tc>
          <w:tcPr>
            <w:tcW w:w="504" w:type="dxa"/>
            <w:tcBorders>
              <w:righ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301" o:spid="_x0000_i1067" type="#_x0000_t75" alt="b" style="width:11.25pt;height:10.5pt;visibility:visible">
                  <v:imagedata r:id="rId10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302" o:spid="_x0000_i1068" type="#_x0000_t75" alt="c" style="width:10.5pt;height:10.5pt;visibility:visible">
                  <v:imagedata r:id="rId11" o:title=""/>
                </v:shape>
              </w:pict>
            </w: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F73431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 id="Resim 303" o:spid="_x0000_i1069" type="#_x0000_t75" alt="d" style="width:9.75pt;height:11.25pt;visibility:visible">
                  <v:imagedata r:id="rId12" o:title=""/>
                </v:shape>
              </w:pict>
            </w:r>
          </w:p>
        </w:tc>
        <w:tc>
          <w:tcPr>
            <w:tcW w:w="47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AE3654" w:rsidRPr="002357D8" w:rsidRDefault="00AE3654" w:rsidP="00425D81">
            <w:pPr>
              <w:rPr>
                <w:rFonts w:ascii="Arial Black" w:hAnsi="Arial Black" w:cs="Arial"/>
                <w:sz w:val="22"/>
                <w:szCs w:val="22"/>
              </w:rPr>
            </w:pPr>
          </w:p>
        </w:tc>
        <w:tc>
          <w:tcPr>
            <w:tcW w:w="519" w:type="dxa"/>
            <w:tcBorders>
              <w:left w:val="double" w:sz="4" w:space="0" w:color="auto"/>
            </w:tcBorders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20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19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527" w:type="dxa"/>
            <w:vAlign w:val="center"/>
          </w:tcPr>
          <w:p w:rsidR="00AE3654" w:rsidRPr="002357D8" w:rsidRDefault="00AE3654" w:rsidP="00425D81">
            <w:pPr>
              <w:jc w:val="center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</w:tbl>
    <w:p w:rsidR="00AE3654" w:rsidRPr="00C578EE" w:rsidRDefault="00AE3654" w:rsidP="0036446E">
      <w:pPr>
        <w:spacing w:line="276" w:lineRule="auto"/>
        <w:rPr>
          <w:sz w:val="20"/>
          <w:szCs w:val="20"/>
        </w:rPr>
      </w:pPr>
    </w:p>
    <w:p w:rsidR="00AE3654" w:rsidRPr="002357D8" w:rsidRDefault="00AE3654" w:rsidP="002357D8">
      <w:pPr>
        <w:ind w:left="360"/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1-)</w:t>
      </w:r>
      <w:r w:rsidRPr="002357D8">
        <w:rPr>
          <w:sz w:val="22"/>
          <w:szCs w:val="22"/>
        </w:rPr>
        <w:t xml:space="preserve">   Bir öğrenci aşağıdaki dallanmış ağaç etkinliğinde okuduğu sorunun cevabı yönünde ilerliyor. (5puan)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F73431">
        <w:rPr>
          <w:noProof/>
          <w:sz w:val="22"/>
          <w:szCs w:val="22"/>
        </w:rPr>
        <w:pict>
          <v:shape id="Resim 1" o:spid="_x0000_i1070" type="#_x0000_t75" style="width:232.5pt;height:151.5pt;visibility:visible">
            <v:imagedata r:id="rId13" o:title=""/>
          </v:shape>
        </w:pict>
      </w:r>
    </w:p>
    <w:p w:rsidR="00AE3654" w:rsidRDefault="00AE3654" w:rsidP="00425D81">
      <w:pPr>
        <w:spacing w:after="200"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Etkinliği hatasız değerlendiren öğrenci kaçıncı çıkışa ulaşır?</w:t>
      </w:r>
    </w:p>
    <w:p w:rsidR="00AE3654" w:rsidRPr="002357D8" w:rsidRDefault="00AE3654" w:rsidP="00425D81">
      <w:pPr>
        <w:spacing w:after="200"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 xml:space="preserve">1.çıkış   B- 2.çıkış      C-3.çıkış       D- 4.çıkış </w:t>
      </w:r>
    </w:p>
    <w:p w:rsidR="00AE3654" w:rsidRPr="002357D8" w:rsidRDefault="00AE3654" w:rsidP="0036446E">
      <w:pPr>
        <w:rPr>
          <w:rFonts w:ascii="Arial Black" w:hAnsi="Arial Black"/>
          <w:b/>
          <w:sz w:val="22"/>
          <w:szCs w:val="22"/>
        </w:rPr>
      </w:pPr>
      <w:r w:rsidRPr="002357D8">
        <w:rPr>
          <w:rFonts w:ascii="Arial Black" w:hAnsi="Arial Black"/>
          <w:b/>
          <w:sz w:val="22"/>
          <w:szCs w:val="22"/>
        </w:rPr>
        <w:t>2-)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F73431">
        <w:rPr>
          <w:noProof/>
          <w:sz w:val="22"/>
          <w:szCs w:val="22"/>
        </w:rPr>
        <w:pict>
          <v:shape id="_x0000_i1071" type="#_x0000_t75" style="width:3in;height:140.25pt;visibility:visible">
            <v:imagedata r:id="rId14" o:title=""/>
          </v:shape>
        </w:pic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Bir araştırmacı şekil1 deki gibi bir plastik boruyla yanan muma baktığında mumun alevini görebilirken şekil 2 deki gibi bir plastik borudan baktığında mumun alevini göremiyor.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Buna göre araştırmacı, aşağıdaki sonuçlardan hangisine ulaşabilir?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A- Işık ışınları doğrusal olarak yayılır.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B- Bir ışık kaynağından çıkan ışık bir yönde yayılır.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C- Işık ışınlarının yayılma hızı, ortamın sıcaklığına bağlıdır.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D-Parlak yüzeyler, üzerine düşen ışığı yansıtır.</w:t>
      </w:r>
    </w:p>
    <w:p w:rsidR="00AE3654" w:rsidRPr="002357D8" w:rsidRDefault="00AE3654" w:rsidP="00056658">
      <w:pPr>
        <w:tabs>
          <w:tab w:val="left" w:pos="142"/>
        </w:tabs>
        <w:rPr>
          <w:sz w:val="22"/>
          <w:szCs w:val="22"/>
        </w:rPr>
      </w:pPr>
    </w:p>
    <w:p w:rsidR="00AE3654" w:rsidRPr="002357D8" w:rsidRDefault="00AE3654" w:rsidP="001D5568">
      <w:pPr>
        <w:jc w:val="both"/>
        <w:rPr>
          <w:sz w:val="22"/>
          <w:szCs w:val="22"/>
        </w:rPr>
      </w:pPr>
      <w:r w:rsidRPr="002357D8">
        <w:rPr>
          <w:rFonts w:ascii="Arial Black" w:hAnsi="Arial Black"/>
          <w:b/>
          <w:sz w:val="22"/>
          <w:szCs w:val="22"/>
        </w:rPr>
        <w:t>3)</w:t>
      </w:r>
      <w:r w:rsidRPr="002357D8">
        <w:rPr>
          <w:sz w:val="22"/>
          <w:szCs w:val="22"/>
        </w:rPr>
        <w:t xml:space="preserve"> Bir ağacın gölgesinin boyu ne zaman en kısa olur ?</w:t>
      </w:r>
    </w:p>
    <w:p w:rsidR="00AE3654" w:rsidRPr="002357D8" w:rsidRDefault="00AE3654" w:rsidP="001D5568">
      <w:pPr>
        <w:jc w:val="both"/>
        <w:rPr>
          <w:sz w:val="22"/>
          <w:szCs w:val="22"/>
        </w:rPr>
      </w:pPr>
      <w:r w:rsidRPr="002357D8">
        <w:rPr>
          <w:sz w:val="22"/>
          <w:szCs w:val="22"/>
        </w:rPr>
        <w:t>A)Sabah  B)Öğlen    C)Öğleden sonra</w:t>
      </w:r>
      <w:r w:rsidRPr="002357D8">
        <w:rPr>
          <w:sz w:val="22"/>
          <w:szCs w:val="22"/>
        </w:rPr>
        <w:tab/>
        <w:t>D)Akşam</w:t>
      </w:r>
    </w:p>
    <w:p w:rsidR="00AE3654" w:rsidRPr="002357D8" w:rsidRDefault="00AE3654" w:rsidP="00056658">
      <w:pPr>
        <w:tabs>
          <w:tab w:val="left" w:pos="142"/>
        </w:tabs>
        <w:rPr>
          <w:sz w:val="22"/>
          <w:szCs w:val="22"/>
        </w:rPr>
      </w:pPr>
    </w:p>
    <w:p w:rsidR="00AE3654" w:rsidRPr="002357D8" w:rsidRDefault="00AE3654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4)</w:t>
      </w:r>
      <w:r w:rsidRPr="002357D8">
        <w:rPr>
          <w:sz w:val="22"/>
          <w:szCs w:val="22"/>
        </w:rPr>
        <w:t xml:space="preserve"> Bilim adamlarının canlıları sınıflandırmışlardır. Bu sınıflandırma hangi seçenekte </w:t>
      </w:r>
      <w:r w:rsidRPr="002357D8">
        <w:rPr>
          <w:sz w:val="22"/>
          <w:szCs w:val="22"/>
          <w:u w:val="single"/>
        </w:rPr>
        <w:t>doğru</w:t>
      </w:r>
      <w:r w:rsidRPr="002357D8">
        <w:rPr>
          <w:sz w:val="22"/>
          <w:szCs w:val="22"/>
        </w:rPr>
        <w:t xml:space="preserve"> verilmiştir?</w:t>
      </w:r>
    </w:p>
    <w:p w:rsidR="00AE3654" w:rsidRPr="002357D8" w:rsidRDefault="00AE3654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ab/>
        <w:t xml:space="preserve">A) Bitkiler, Hayvanlar                         </w:t>
      </w:r>
    </w:p>
    <w:p w:rsidR="00AE3654" w:rsidRPr="002357D8" w:rsidRDefault="00AE3654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B) Bitkiler, Hayvanlar, Mantarlar</w:t>
      </w:r>
    </w:p>
    <w:p w:rsidR="00AE3654" w:rsidRPr="002357D8" w:rsidRDefault="00AE3654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C) Bitkiler, Hayvanlar, Mantarlar, Mikroskobik Canlılar </w:t>
      </w:r>
    </w:p>
    <w:p w:rsidR="00AE3654" w:rsidRPr="002357D8" w:rsidRDefault="00AE3654" w:rsidP="00A63AEE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D) Bitkiler, Hayvanlar, Mikroskobik Canlılar</w:t>
      </w:r>
    </w:p>
    <w:p w:rsidR="00AE3654" w:rsidRPr="002357D8" w:rsidRDefault="00AE3654" w:rsidP="00BE1BA8">
      <w:pPr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5)</w:t>
      </w:r>
      <w:r w:rsidRPr="002357D8">
        <w:rPr>
          <w:sz w:val="22"/>
          <w:szCs w:val="22"/>
        </w:rPr>
        <w:t xml:space="preserve"> Gözle göremediğimiz küçük canlıları görmemizi sağlayan aletin adı nedir?</w:t>
      </w:r>
    </w:p>
    <w:p w:rsidR="00AE3654" w:rsidRPr="002357D8" w:rsidRDefault="00AE3654" w:rsidP="00BE1BA8">
      <w:pPr>
        <w:rPr>
          <w:sz w:val="22"/>
          <w:szCs w:val="22"/>
        </w:rPr>
      </w:pPr>
      <w:r w:rsidRPr="002357D8">
        <w:rPr>
          <w:sz w:val="22"/>
          <w:szCs w:val="22"/>
        </w:rPr>
        <w:t>A)Teleskop B) Mikroskop C) termometre D) Gözlük</w:t>
      </w:r>
    </w:p>
    <w:p w:rsidR="00AE3654" w:rsidRDefault="00AE3654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 Black" w:hAnsi="Arial Black"/>
          <w:b/>
          <w:sz w:val="22"/>
          <w:szCs w:val="22"/>
        </w:rPr>
      </w:pPr>
    </w:p>
    <w:p w:rsidR="00AE3654" w:rsidRPr="002357D8" w:rsidRDefault="00AE3654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2357D8">
        <w:rPr>
          <w:rFonts w:ascii="Arial Black" w:hAnsi="Arial Black"/>
          <w:b/>
          <w:sz w:val="22"/>
          <w:szCs w:val="22"/>
        </w:rPr>
        <w:t>6-)</w:t>
      </w:r>
      <w:r w:rsidRPr="002357D8">
        <w:rPr>
          <w:b/>
          <w:sz w:val="22"/>
          <w:szCs w:val="22"/>
        </w:rPr>
        <w:t xml:space="preserve">  Aşağıdakilerden hangisi balıkların özelliklerindendir?</w:t>
      </w:r>
    </w:p>
    <w:p w:rsidR="00AE3654" w:rsidRPr="002357D8" w:rsidRDefault="00AE3654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A) Vücutları pullarla kaplıdır.</w:t>
      </w:r>
    </w:p>
    <w:p w:rsidR="00AE3654" w:rsidRPr="002357D8" w:rsidRDefault="00AE3654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B) Solungaç solunumu yaparlar.</w:t>
      </w:r>
    </w:p>
    <w:p w:rsidR="00AE3654" w:rsidRPr="002357D8" w:rsidRDefault="00AE3654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C) Yumurta ile ürerler.</w:t>
      </w:r>
    </w:p>
    <w:p w:rsidR="00AE3654" w:rsidRPr="002357D8" w:rsidRDefault="00AE3654" w:rsidP="00EC47E5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D) Hepsi</w:t>
      </w:r>
    </w:p>
    <w:p w:rsidR="00AE3654" w:rsidRPr="002357D8" w:rsidRDefault="00AE3654" w:rsidP="00056658">
      <w:pPr>
        <w:tabs>
          <w:tab w:val="left" w:pos="142"/>
        </w:tabs>
        <w:rPr>
          <w:sz w:val="22"/>
          <w:szCs w:val="22"/>
        </w:rPr>
      </w:pPr>
    </w:p>
    <w:p w:rsidR="00AE3654" w:rsidRPr="002357D8" w:rsidRDefault="00AE3654" w:rsidP="00EC47E5">
      <w:pPr>
        <w:rPr>
          <w:rFonts w:ascii="Arial" w:hAnsi="Arial" w:cs="Arial"/>
          <w:sz w:val="22"/>
          <w:szCs w:val="22"/>
        </w:rPr>
      </w:pPr>
      <w:r w:rsidRPr="002357D8">
        <w:rPr>
          <w:rFonts w:ascii="Arial Black" w:hAnsi="Arial Black" w:cs="Arial"/>
          <w:sz w:val="22"/>
          <w:szCs w:val="22"/>
        </w:rPr>
        <w:t>7-)</w:t>
      </w:r>
      <w:r w:rsidRPr="002357D8">
        <w:rPr>
          <w:rFonts w:ascii="Arial" w:hAnsi="Arial" w:cs="Arial"/>
          <w:sz w:val="22"/>
          <w:szCs w:val="22"/>
        </w:rPr>
        <w:t xml:space="preserve"> “ Vücudum sert pullarla kaplıdır. Yumurtayla çoğalırım. Omurgalı ve sürüngen bir hayvanım. Bilin bakalım ben kimim?’’</w:t>
      </w:r>
    </w:p>
    <w:p w:rsidR="00AE3654" w:rsidRPr="002357D8" w:rsidRDefault="00AE3654" w:rsidP="00EC47E5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2357D8">
        <w:rPr>
          <w:rFonts w:ascii="Arial" w:hAnsi="Arial" w:cs="Arial"/>
          <w:b/>
          <w:sz w:val="22"/>
          <w:szCs w:val="22"/>
        </w:rPr>
        <w:t>A)</w:t>
      </w:r>
      <w:r w:rsidRPr="002357D8">
        <w:rPr>
          <w:rFonts w:ascii="Arial" w:hAnsi="Arial" w:cs="Arial"/>
          <w:sz w:val="22"/>
          <w:szCs w:val="22"/>
        </w:rPr>
        <w:t xml:space="preserve"> </w:t>
      </w:r>
      <w:r w:rsidRPr="00F73431">
        <w:rPr>
          <w:rFonts w:ascii="Arial" w:hAnsi="Arial" w:cs="Arial"/>
          <w:noProof/>
          <w:sz w:val="22"/>
          <w:szCs w:val="22"/>
        </w:rPr>
        <w:pict>
          <v:shape id="Resim 11" o:spid="_x0000_i1072" type="#_x0000_t75" alt="salyangoz1" style="width:52.5pt;height:31.5pt;visibility:visible">
            <v:imagedata r:id="rId15" o:title=""/>
          </v:shape>
        </w:pict>
      </w:r>
      <w:r w:rsidRPr="002357D8">
        <w:rPr>
          <w:rFonts w:ascii="Arial" w:hAnsi="Arial" w:cs="Arial"/>
          <w:b/>
          <w:sz w:val="22"/>
          <w:szCs w:val="22"/>
        </w:rPr>
        <w:t xml:space="preserve">         </w:t>
      </w:r>
      <w:r w:rsidRPr="002357D8">
        <w:rPr>
          <w:rFonts w:ascii="Arial" w:hAnsi="Arial" w:cs="Arial"/>
          <w:b/>
          <w:sz w:val="22"/>
          <w:szCs w:val="22"/>
        </w:rPr>
        <w:tab/>
      </w:r>
      <w:r w:rsidRPr="002357D8">
        <w:rPr>
          <w:rFonts w:ascii="Arial" w:hAnsi="Arial" w:cs="Arial"/>
          <w:b/>
          <w:sz w:val="22"/>
          <w:szCs w:val="22"/>
        </w:rPr>
        <w:tab/>
        <w:t xml:space="preserve">B) </w:t>
      </w:r>
      <w:r w:rsidRPr="002D49F8">
        <w:rPr>
          <w:rFonts w:ascii="Arial" w:hAnsi="Arial" w:cs="Arial"/>
          <w:sz w:val="22"/>
          <w:szCs w:val="22"/>
        </w:rPr>
        <w:pict>
          <v:shape id="_x0000_i1073" type="#_x0000_t75" style="width:43.5pt;height:36pt">
            <v:imagedata r:id="rId16" o:title=""/>
          </v:shape>
        </w:pict>
      </w:r>
      <w:r w:rsidRPr="002357D8">
        <w:rPr>
          <w:rFonts w:ascii="Arial" w:hAnsi="Arial" w:cs="Arial"/>
          <w:b/>
          <w:sz w:val="22"/>
          <w:szCs w:val="22"/>
        </w:rPr>
        <w:t xml:space="preserve">     </w:t>
      </w:r>
    </w:p>
    <w:p w:rsidR="00AE3654" w:rsidRPr="002357D8" w:rsidRDefault="00AE3654" w:rsidP="00EC47E5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AE3654" w:rsidRPr="002357D8" w:rsidRDefault="00AE3654" w:rsidP="00EC47E5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2357D8">
        <w:rPr>
          <w:rFonts w:ascii="Arial" w:hAnsi="Arial" w:cs="Arial"/>
          <w:b/>
          <w:sz w:val="22"/>
          <w:szCs w:val="22"/>
        </w:rPr>
        <w:t xml:space="preserve">C) </w:t>
      </w:r>
      <w:r w:rsidRPr="002D49F8">
        <w:rPr>
          <w:rFonts w:ascii="Arial" w:hAnsi="Arial" w:cs="Arial"/>
          <w:sz w:val="22"/>
          <w:szCs w:val="22"/>
        </w:rPr>
        <w:pict>
          <v:shape id="_x0000_i1074" type="#_x0000_t75" style="width:48.75pt;height:38.25pt">
            <v:imagedata r:id="rId17" o:title=""/>
          </v:shape>
        </w:pict>
      </w:r>
      <w:r w:rsidRPr="002357D8">
        <w:rPr>
          <w:rFonts w:ascii="Arial" w:hAnsi="Arial" w:cs="Arial"/>
          <w:sz w:val="22"/>
          <w:szCs w:val="22"/>
        </w:rPr>
        <w:tab/>
      </w:r>
      <w:r w:rsidRPr="002357D8">
        <w:rPr>
          <w:rFonts w:ascii="Arial" w:hAnsi="Arial" w:cs="Arial"/>
          <w:sz w:val="22"/>
          <w:szCs w:val="22"/>
        </w:rPr>
        <w:tab/>
      </w:r>
      <w:r w:rsidRPr="002357D8">
        <w:rPr>
          <w:rFonts w:ascii="Arial" w:hAnsi="Arial" w:cs="Arial"/>
          <w:sz w:val="22"/>
          <w:szCs w:val="22"/>
        </w:rPr>
        <w:tab/>
      </w:r>
      <w:r w:rsidRPr="002357D8">
        <w:rPr>
          <w:rFonts w:ascii="Arial" w:hAnsi="Arial" w:cs="Arial"/>
          <w:b/>
          <w:sz w:val="22"/>
          <w:szCs w:val="22"/>
        </w:rPr>
        <w:t>D)</w:t>
      </w:r>
      <w:r w:rsidRPr="002357D8">
        <w:rPr>
          <w:rFonts w:ascii="Arial" w:hAnsi="Arial" w:cs="Arial"/>
          <w:sz w:val="22"/>
          <w:szCs w:val="22"/>
        </w:rPr>
        <w:t xml:space="preserve"> </w:t>
      </w:r>
      <w:r w:rsidRPr="002D49F8">
        <w:rPr>
          <w:rFonts w:ascii="Arial" w:hAnsi="Arial" w:cs="Arial"/>
          <w:sz w:val="22"/>
          <w:szCs w:val="22"/>
        </w:rPr>
        <w:pict>
          <v:shape id="_x0000_i1075" type="#_x0000_t75" style="width:34.5pt;height:30.75pt">
            <v:imagedata r:id="rId18" o:title=""/>
          </v:shape>
        </w:pict>
      </w:r>
    </w:p>
    <w:p w:rsidR="00AE3654" w:rsidRPr="002357D8" w:rsidRDefault="00AE3654" w:rsidP="00483758">
      <w:pPr>
        <w:tabs>
          <w:tab w:val="left" w:pos="142"/>
        </w:tabs>
        <w:rPr>
          <w:sz w:val="22"/>
          <w:szCs w:val="22"/>
        </w:rPr>
      </w:pPr>
    </w:p>
    <w:p w:rsidR="00AE3654" w:rsidRPr="002357D8" w:rsidRDefault="00AE3654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 w:rsidRPr="002357D8">
        <w:rPr>
          <w:rFonts w:ascii="Arial Black" w:hAnsi="Arial Black"/>
          <w:b/>
          <w:sz w:val="22"/>
          <w:szCs w:val="22"/>
        </w:rPr>
        <w:t>8-)</w:t>
      </w:r>
      <w:r w:rsidRPr="002357D8">
        <w:rPr>
          <w:b/>
          <w:sz w:val="22"/>
          <w:szCs w:val="22"/>
        </w:rPr>
        <w:t xml:space="preserve">  Aşağıdaki bitkilerden hangilerinin kökünü besin olarak tüketiriz?</w:t>
      </w:r>
    </w:p>
    <w:p w:rsidR="00AE3654" w:rsidRDefault="00AE3654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</w:t>
      </w:r>
    </w:p>
    <w:p w:rsidR="00AE3654" w:rsidRPr="002357D8" w:rsidRDefault="00AE3654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bookmarkStart w:id="0" w:name="_GoBack"/>
      <w:bookmarkEnd w:id="0"/>
      <w:r w:rsidRPr="002357D8">
        <w:rPr>
          <w:sz w:val="22"/>
          <w:szCs w:val="22"/>
        </w:rPr>
        <w:t xml:space="preserve">   I- Turp      II-Havuç    III- Patlıcan      IV- Domates</w:t>
      </w:r>
    </w:p>
    <w:p w:rsidR="00AE3654" w:rsidRPr="002357D8" w:rsidRDefault="00AE3654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E3654" w:rsidRPr="002357D8" w:rsidRDefault="00AE3654" w:rsidP="001D5568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2357D8">
        <w:rPr>
          <w:sz w:val="22"/>
          <w:szCs w:val="22"/>
        </w:rPr>
        <w:t>A) I-III          B) I-II          C) III-IV          D) II-III-IV</w:t>
      </w:r>
    </w:p>
    <w:p w:rsidR="00AE3654" w:rsidRPr="002357D8" w:rsidRDefault="00AE3654" w:rsidP="00483758">
      <w:pPr>
        <w:tabs>
          <w:tab w:val="left" w:pos="142"/>
        </w:tabs>
        <w:rPr>
          <w:sz w:val="22"/>
          <w:szCs w:val="22"/>
        </w:rPr>
      </w:pPr>
    </w:p>
    <w:p w:rsidR="00AE3654" w:rsidRPr="002357D8" w:rsidRDefault="00AE3654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9-)</w:t>
      </w:r>
      <w:r w:rsidRPr="002357D8">
        <w:rPr>
          <w:sz w:val="22"/>
          <w:szCs w:val="22"/>
        </w:rPr>
        <w:t xml:space="preserve">      I.   Bitkinin dik durmasını sağlar.</w:t>
      </w:r>
    </w:p>
    <w:p w:rsidR="00AE3654" w:rsidRPr="002357D8" w:rsidRDefault="00AE3654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       II.  Yapraklardaki besini bitkinin farklı bölümlerine iletir.</w:t>
      </w:r>
    </w:p>
    <w:p w:rsidR="00AE3654" w:rsidRPr="002357D8" w:rsidRDefault="00AE3654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 xml:space="preserve">         III. Çiçeği, meyveyi ve yaprağı taşır.</w:t>
      </w:r>
    </w:p>
    <w:p w:rsidR="00AE3654" w:rsidRPr="002357D8" w:rsidRDefault="00AE3654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>Yukarıdaki görevler bitkinin hangi kısmına aittir?</w:t>
      </w:r>
    </w:p>
    <w:p w:rsidR="00AE3654" w:rsidRPr="002357D8" w:rsidRDefault="00AE3654" w:rsidP="00483758">
      <w:pPr>
        <w:tabs>
          <w:tab w:val="left" w:pos="142"/>
        </w:tabs>
        <w:rPr>
          <w:sz w:val="22"/>
          <w:szCs w:val="22"/>
        </w:rPr>
      </w:pPr>
      <w:r w:rsidRPr="002357D8">
        <w:rPr>
          <w:sz w:val="22"/>
          <w:szCs w:val="22"/>
        </w:rPr>
        <w:tab/>
        <w:t>A) Kök       B) Gövde    C) Yaprak</w:t>
      </w:r>
      <w:r w:rsidRPr="002357D8">
        <w:rPr>
          <w:sz w:val="22"/>
          <w:szCs w:val="22"/>
        </w:rPr>
        <w:tab/>
        <w:t xml:space="preserve">    D) Çiçek</w:t>
      </w:r>
    </w:p>
    <w:p w:rsidR="00AE3654" w:rsidRDefault="00AE3654" w:rsidP="0036446E">
      <w:pPr>
        <w:spacing w:line="276" w:lineRule="auto"/>
        <w:rPr>
          <w:rFonts w:ascii="Arial Black" w:hAnsi="Arial Black"/>
          <w:sz w:val="22"/>
          <w:szCs w:val="22"/>
        </w:rPr>
      </w:pPr>
    </w:p>
    <w:p w:rsidR="00AE3654" w:rsidRPr="002357D8" w:rsidRDefault="00AE3654" w:rsidP="0036446E">
      <w:pPr>
        <w:spacing w:line="276" w:lineRule="auto"/>
        <w:rPr>
          <w:rFonts w:ascii="Arial Black" w:hAnsi="Arial Black"/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10-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F73431">
        <w:rPr>
          <w:noProof/>
          <w:sz w:val="22"/>
          <w:szCs w:val="22"/>
        </w:rPr>
        <w:pict>
          <v:shape id="Resim 2" o:spid="_x0000_i1076" type="#_x0000_t75" style="width:234pt;height:80.25pt;visibility:visible">
            <v:imagedata r:id="rId19" o:title=""/>
          </v:shape>
        </w:pic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Bir öğrenci şekildeki gibi düzenek hazırlıyor.Buna göre öğrenci aşağıdaki bilgilerden hangisini test etmektedir?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A- Işık boşlukta yayılabilirken, ses yayılamaz.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B- Bir engele çarpan ses dalgaları yansımaya uğrar.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C- Ses dalgalarının yayılabilmesi için maddesel ortam gerekir.</w:t>
      </w:r>
    </w:p>
    <w:p w:rsidR="00AE3654" w:rsidRPr="002357D8" w:rsidRDefault="00AE3654" w:rsidP="0036446E">
      <w:pPr>
        <w:spacing w:line="276" w:lineRule="auto"/>
        <w:rPr>
          <w:sz w:val="22"/>
          <w:szCs w:val="22"/>
        </w:rPr>
      </w:pPr>
      <w:r w:rsidRPr="002357D8">
        <w:rPr>
          <w:sz w:val="22"/>
          <w:szCs w:val="22"/>
        </w:rPr>
        <w:t>D- Işık sesten hızlıdır.</w:t>
      </w:r>
    </w:p>
    <w:p w:rsidR="00AE3654" w:rsidRDefault="00AE3654" w:rsidP="001D5568">
      <w:pPr>
        <w:jc w:val="both"/>
        <w:rPr>
          <w:rFonts w:ascii="Arial Black" w:hAnsi="Arial Black"/>
          <w:sz w:val="22"/>
          <w:szCs w:val="22"/>
        </w:rPr>
      </w:pPr>
    </w:p>
    <w:p w:rsidR="00AE3654" w:rsidRPr="002357D8" w:rsidRDefault="00AE3654" w:rsidP="001D5568">
      <w:pPr>
        <w:jc w:val="both"/>
        <w:rPr>
          <w:sz w:val="22"/>
          <w:szCs w:val="22"/>
        </w:rPr>
      </w:pPr>
      <w:r w:rsidRPr="002357D8">
        <w:rPr>
          <w:rFonts w:ascii="Arial Black" w:hAnsi="Arial Black"/>
          <w:sz w:val="22"/>
          <w:szCs w:val="22"/>
        </w:rPr>
        <w:t>11 )</w:t>
      </w:r>
      <w:r w:rsidRPr="002357D8">
        <w:rPr>
          <w:sz w:val="22"/>
          <w:szCs w:val="22"/>
        </w:rPr>
        <w:t xml:space="preserve">  Isı veren sıvı bir maddenin katı hale geçmesini ifade eden hal değişimi aşağıdakilerden hangisidir?</w:t>
      </w:r>
    </w:p>
    <w:p w:rsidR="00AE3654" w:rsidRPr="002357D8" w:rsidRDefault="00AE3654" w:rsidP="001D5568">
      <w:pPr>
        <w:rPr>
          <w:sz w:val="22"/>
          <w:szCs w:val="22"/>
        </w:rPr>
      </w:pPr>
      <w:r w:rsidRPr="002357D8">
        <w:rPr>
          <w:sz w:val="22"/>
          <w:szCs w:val="22"/>
        </w:rPr>
        <w:t xml:space="preserve">  A) Erime   B) Kaynama    C) donma   D) yoğuşma</w:t>
      </w:r>
    </w:p>
    <w:p w:rsidR="00AE3654" w:rsidRPr="002357D8" w:rsidRDefault="00AE3654" w:rsidP="001D5568">
      <w:pPr>
        <w:rPr>
          <w:sz w:val="22"/>
          <w:szCs w:val="22"/>
        </w:rPr>
      </w:pPr>
    </w:p>
    <w:p w:rsidR="00AE3654" w:rsidRPr="002357D8" w:rsidRDefault="00AE3654" w:rsidP="00483758">
      <w:pPr>
        <w:jc w:val="both"/>
        <w:rPr>
          <w:sz w:val="22"/>
          <w:szCs w:val="22"/>
        </w:rPr>
      </w:pPr>
    </w:p>
    <w:p w:rsidR="00AE3654" w:rsidRPr="002357D8" w:rsidRDefault="00AE3654" w:rsidP="004277E4">
      <w:pPr>
        <w:jc w:val="center"/>
        <w:rPr>
          <w:sz w:val="22"/>
          <w:szCs w:val="22"/>
        </w:rPr>
      </w:pPr>
    </w:p>
    <w:p w:rsidR="00AE3654" w:rsidRPr="002357D8" w:rsidRDefault="00AE3654" w:rsidP="004277E4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………………….</w:t>
      </w:r>
    </w:p>
    <w:p w:rsidR="00AE3654" w:rsidRPr="002357D8" w:rsidRDefault="00AE3654" w:rsidP="004277E4">
      <w:pPr>
        <w:jc w:val="center"/>
        <w:rPr>
          <w:sz w:val="22"/>
          <w:szCs w:val="22"/>
        </w:rPr>
        <w:sectPr w:rsidR="00AE3654" w:rsidRPr="002357D8" w:rsidSect="002357D8">
          <w:type w:val="continuous"/>
          <w:pgSz w:w="11906" w:h="16838"/>
          <w:pgMar w:top="426" w:right="424" w:bottom="568" w:left="720" w:header="708" w:footer="708" w:gutter="0"/>
          <w:cols w:num="2" w:space="708"/>
          <w:docGrid w:linePitch="360"/>
        </w:sectPr>
      </w:pPr>
      <w:r w:rsidRPr="002357D8">
        <w:rPr>
          <w:sz w:val="22"/>
          <w:szCs w:val="22"/>
        </w:rPr>
        <w:t xml:space="preserve">FEN VE </w:t>
      </w:r>
      <w:r>
        <w:rPr>
          <w:sz w:val="22"/>
          <w:szCs w:val="22"/>
        </w:rPr>
        <w:t>TEKNOLOJİ ÖĞRETMEN</w:t>
      </w:r>
    </w:p>
    <w:p w:rsidR="00AE3654" w:rsidRPr="00C578EE" w:rsidRDefault="00AE3654" w:rsidP="00920F44">
      <w:pPr>
        <w:jc w:val="center"/>
        <w:rPr>
          <w:sz w:val="20"/>
          <w:szCs w:val="20"/>
        </w:rPr>
      </w:pPr>
      <w:r w:rsidRPr="00C578EE">
        <w:rPr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sectPr w:rsidR="00AE3654" w:rsidRPr="00C578EE" w:rsidSect="0054064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654" w:rsidRDefault="00AE3654" w:rsidP="000532D7">
      <w:r>
        <w:separator/>
      </w:r>
    </w:p>
  </w:endnote>
  <w:endnote w:type="continuationSeparator" w:id="0">
    <w:p w:rsidR="00AE3654" w:rsidRDefault="00AE3654" w:rsidP="00053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654" w:rsidRDefault="00AE3654" w:rsidP="000532D7">
      <w:r>
        <w:separator/>
      </w:r>
    </w:p>
  </w:footnote>
  <w:footnote w:type="continuationSeparator" w:id="0">
    <w:p w:rsidR="00AE3654" w:rsidRDefault="00AE3654" w:rsidP="000532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77D"/>
    <w:multiLevelType w:val="hybridMultilevel"/>
    <w:tmpl w:val="8006EA1E"/>
    <w:lvl w:ilvl="0" w:tplc="C01A4142">
      <w:start w:val="1"/>
      <w:numFmt w:val="upperLetter"/>
      <w:lvlText w:val="%1)"/>
      <w:lvlJc w:val="left"/>
      <w:pPr>
        <w:ind w:left="7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1">
    <w:nsid w:val="030B5D8B"/>
    <w:multiLevelType w:val="hybridMultilevel"/>
    <w:tmpl w:val="AAB2F022"/>
    <w:lvl w:ilvl="0" w:tplc="8E5E221A">
      <w:start w:val="1"/>
      <w:numFmt w:val="lowerLetter"/>
      <w:lvlText w:val="%1-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83E5480"/>
    <w:multiLevelType w:val="hybridMultilevel"/>
    <w:tmpl w:val="E5405EA2"/>
    <w:lvl w:ilvl="0" w:tplc="C01A41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CE4686"/>
    <w:multiLevelType w:val="hybridMultilevel"/>
    <w:tmpl w:val="5642A262"/>
    <w:lvl w:ilvl="0" w:tplc="041F0011">
      <w:start w:val="12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F4B64E2"/>
    <w:multiLevelType w:val="hybridMultilevel"/>
    <w:tmpl w:val="37B0B18E"/>
    <w:lvl w:ilvl="0" w:tplc="4BFEA11C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F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 w:hint="default"/>
      </w:rPr>
    </w:lvl>
    <w:lvl w:ilvl="2" w:tplc="D8B8CCE8">
      <w:start w:val="2"/>
      <w:numFmt w:val="upperLetter"/>
      <w:lvlText w:val="%3."/>
      <w:lvlJc w:val="left"/>
      <w:pPr>
        <w:tabs>
          <w:tab w:val="num" w:pos="1942"/>
        </w:tabs>
        <w:ind w:left="1942" w:hanging="360"/>
      </w:pPr>
      <w:rPr>
        <w:rFonts w:cs="Times New Roman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">
    <w:nsid w:val="206F7B81"/>
    <w:multiLevelType w:val="hybridMultilevel"/>
    <w:tmpl w:val="461AE494"/>
    <w:lvl w:ilvl="0" w:tplc="E4F8AD5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36158E"/>
    <w:multiLevelType w:val="hybridMultilevel"/>
    <w:tmpl w:val="E3E0C4DC"/>
    <w:lvl w:ilvl="0" w:tplc="CDF00E9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C8659BC"/>
    <w:multiLevelType w:val="hybridMultilevel"/>
    <w:tmpl w:val="97C01F70"/>
    <w:lvl w:ilvl="0" w:tplc="9B80F6E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EA29F1"/>
    <w:multiLevelType w:val="hybridMultilevel"/>
    <w:tmpl w:val="7DEC2DDE"/>
    <w:lvl w:ilvl="0" w:tplc="C01A4142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84255E"/>
    <w:multiLevelType w:val="hybridMultilevel"/>
    <w:tmpl w:val="8208F71A"/>
    <w:lvl w:ilvl="0" w:tplc="45CE5F3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C095D51"/>
    <w:multiLevelType w:val="hybridMultilevel"/>
    <w:tmpl w:val="AD865ADC"/>
    <w:lvl w:ilvl="0" w:tplc="04A6CF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DEE102E"/>
    <w:multiLevelType w:val="hybridMultilevel"/>
    <w:tmpl w:val="DDB4D7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810BC2"/>
    <w:multiLevelType w:val="hybridMultilevel"/>
    <w:tmpl w:val="6CBE27C0"/>
    <w:lvl w:ilvl="0" w:tplc="8EB650D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EFF0379"/>
    <w:multiLevelType w:val="hybridMultilevel"/>
    <w:tmpl w:val="C294575E"/>
    <w:lvl w:ilvl="0" w:tplc="041F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5C67BB8"/>
    <w:multiLevelType w:val="hybridMultilevel"/>
    <w:tmpl w:val="0568C1BC"/>
    <w:lvl w:ilvl="0" w:tplc="598E164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A40E16"/>
    <w:multiLevelType w:val="hybridMultilevel"/>
    <w:tmpl w:val="8F02E1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4B26F68"/>
    <w:multiLevelType w:val="hybridMultilevel"/>
    <w:tmpl w:val="FAF2B78A"/>
    <w:lvl w:ilvl="0" w:tplc="8A987A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7645D8"/>
    <w:multiLevelType w:val="hybridMultilevel"/>
    <w:tmpl w:val="49D86A44"/>
    <w:lvl w:ilvl="0" w:tplc="DE02A5F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8CA007F"/>
    <w:multiLevelType w:val="hybridMultilevel"/>
    <w:tmpl w:val="4C0A8F4A"/>
    <w:lvl w:ilvl="0" w:tplc="C01A41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AF41C9"/>
    <w:multiLevelType w:val="hybridMultilevel"/>
    <w:tmpl w:val="DB38A32C"/>
    <w:lvl w:ilvl="0" w:tplc="EC28832E">
      <w:start w:val="1"/>
      <w:numFmt w:val="decimal"/>
      <w:lvlText w:val="%1-"/>
      <w:lvlJc w:val="left"/>
      <w:pPr>
        <w:ind w:left="-2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0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35" w:hanging="180"/>
      </w:pPr>
      <w:rPr>
        <w:rFonts w:cs="Times New Roman"/>
      </w:rPr>
    </w:lvl>
  </w:abstractNum>
  <w:abstractNum w:abstractNumId="20">
    <w:nsid w:val="62036784"/>
    <w:multiLevelType w:val="hybridMultilevel"/>
    <w:tmpl w:val="41AE0DB6"/>
    <w:lvl w:ilvl="0" w:tplc="041F0011">
      <w:start w:val="10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7B6404"/>
    <w:multiLevelType w:val="hybridMultilevel"/>
    <w:tmpl w:val="B8680414"/>
    <w:lvl w:ilvl="0" w:tplc="E22C613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>
    <w:nsid w:val="6DFF2E2C"/>
    <w:multiLevelType w:val="hybridMultilevel"/>
    <w:tmpl w:val="626A10CC"/>
    <w:lvl w:ilvl="0" w:tplc="BBF8D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50E69A1"/>
    <w:multiLevelType w:val="hybridMultilevel"/>
    <w:tmpl w:val="80909D6A"/>
    <w:lvl w:ilvl="0" w:tplc="34BA4ABC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4">
    <w:nsid w:val="7D283122"/>
    <w:multiLevelType w:val="hybridMultilevel"/>
    <w:tmpl w:val="A1A82904"/>
    <w:lvl w:ilvl="0" w:tplc="041F0015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7F8E3846"/>
    <w:multiLevelType w:val="hybridMultilevel"/>
    <w:tmpl w:val="3B34BD9A"/>
    <w:lvl w:ilvl="0" w:tplc="41FA60E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4"/>
  </w:num>
  <w:num w:numId="4">
    <w:abstractNumId w:val="22"/>
  </w:num>
  <w:num w:numId="5">
    <w:abstractNumId w:val="25"/>
  </w:num>
  <w:num w:numId="6">
    <w:abstractNumId w:val="11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3"/>
  </w:num>
  <w:num w:numId="10">
    <w:abstractNumId w:val="18"/>
  </w:num>
  <w:num w:numId="11">
    <w:abstractNumId w:val="8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</w:num>
  <w:num w:numId="15">
    <w:abstractNumId w:val="7"/>
  </w:num>
  <w:num w:numId="16">
    <w:abstractNumId w:val="19"/>
  </w:num>
  <w:num w:numId="17">
    <w:abstractNumId w:val="2"/>
  </w:num>
  <w:num w:numId="18">
    <w:abstractNumId w:val="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3"/>
  </w:num>
  <w:num w:numId="25">
    <w:abstractNumId w:val="16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E8D"/>
    <w:rsid w:val="00000D10"/>
    <w:rsid w:val="00016C0E"/>
    <w:rsid w:val="00035397"/>
    <w:rsid w:val="00041F65"/>
    <w:rsid w:val="00042B13"/>
    <w:rsid w:val="000532D7"/>
    <w:rsid w:val="00054F10"/>
    <w:rsid w:val="00056658"/>
    <w:rsid w:val="0006086A"/>
    <w:rsid w:val="00072F46"/>
    <w:rsid w:val="000979D7"/>
    <w:rsid w:val="000B0B92"/>
    <w:rsid w:val="001043CA"/>
    <w:rsid w:val="001048CF"/>
    <w:rsid w:val="00114BA9"/>
    <w:rsid w:val="001617EC"/>
    <w:rsid w:val="001624B5"/>
    <w:rsid w:val="001B0B8E"/>
    <w:rsid w:val="001D5568"/>
    <w:rsid w:val="002357D8"/>
    <w:rsid w:val="002A54D0"/>
    <w:rsid w:val="002A6438"/>
    <w:rsid w:val="002D49F8"/>
    <w:rsid w:val="002F6C2E"/>
    <w:rsid w:val="003036A2"/>
    <w:rsid w:val="003063C6"/>
    <w:rsid w:val="0036446E"/>
    <w:rsid w:val="003C2F6F"/>
    <w:rsid w:val="003D4CE4"/>
    <w:rsid w:val="00425D81"/>
    <w:rsid w:val="004277E4"/>
    <w:rsid w:val="00435705"/>
    <w:rsid w:val="00483758"/>
    <w:rsid w:val="004D5015"/>
    <w:rsid w:val="00530417"/>
    <w:rsid w:val="0054064B"/>
    <w:rsid w:val="0056268E"/>
    <w:rsid w:val="005653D8"/>
    <w:rsid w:val="00595C18"/>
    <w:rsid w:val="005D5AD9"/>
    <w:rsid w:val="00613C9F"/>
    <w:rsid w:val="00630512"/>
    <w:rsid w:val="006408F6"/>
    <w:rsid w:val="0064655A"/>
    <w:rsid w:val="006506C4"/>
    <w:rsid w:val="006507DA"/>
    <w:rsid w:val="00690C4C"/>
    <w:rsid w:val="006A1BFA"/>
    <w:rsid w:val="006C2702"/>
    <w:rsid w:val="00722743"/>
    <w:rsid w:val="00727B85"/>
    <w:rsid w:val="007750B5"/>
    <w:rsid w:val="00775E8D"/>
    <w:rsid w:val="007A5F49"/>
    <w:rsid w:val="008843D7"/>
    <w:rsid w:val="008A128D"/>
    <w:rsid w:val="008A6AB1"/>
    <w:rsid w:val="00915DBF"/>
    <w:rsid w:val="00920F44"/>
    <w:rsid w:val="00925320"/>
    <w:rsid w:val="0096030C"/>
    <w:rsid w:val="009A3D97"/>
    <w:rsid w:val="00A00774"/>
    <w:rsid w:val="00A07BFB"/>
    <w:rsid w:val="00A21AC2"/>
    <w:rsid w:val="00A63AEE"/>
    <w:rsid w:val="00A7117C"/>
    <w:rsid w:val="00AE3654"/>
    <w:rsid w:val="00B210EC"/>
    <w:rsid w:val="00B723D7"/>
    <w:rsid w:val="00B7778D"/>
    <w:rsid w:val="00BE1BA8"/>
    <w:rsid w:val="00BE2693"/>
    <w:rsid w:val="00C10F75"/>
    <w:rsid w:val="00C329BE"/>
    <w:rsid w:val="00C510B9"/>
    <w:rsid w:val="00C578EE"/>
    <w:rsid w:val="00C6030B"/>
    <w:rsid w:val="00C901F2"/>
    <w:rsid w:val="00CF1943"/>
    <w:rsid w:val="00D03C02"/>
    <w:rsid w:val="00D10DB0"/>
    <w:rsid w:val="00D144B9"/>
    <w:rsid w:val="00D14717"/>
    <w:rsid w:val="00D26606"/>
    <w:rsid w:val="00DB0B9C"/>
    <w:rsid w:val="00E02EDE"/>
    <w:rsid w:val="00E816B8"/>
    <w:rsid w:val="00E92144"/>
    <w:rsid w:val="00EC47E5"/>
    <w:rsid w:val="00F011ED"/>
    <w:rsid w:val="00F5736F"/>
    <w:rsid w:val="00F61565"/>
    <w:rsid w:val="00F73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E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A1BF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A1BF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1BFA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F011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F011ED"/>
    <w:rPr>
      <w:lang w:eastAsia="en-US"/>
    </w:rPr>
  </w:style>
  <w:style w:type="paragraph" w:styleId="NormalWeb">
    <w:name w:val="Normal (Web)"/>
    <w:basedOn w:val="Normal"/>
    <w:uiPriority w:val="99"/>
    <w:rsid w:val="00F61565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530417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0532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32D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rsid w:val="000532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532D7"/>
    <w:rPr>
      <w:rFonts w:ascii="Times New Roman" w:hAnsi="Times New Roman"/>
      <w:sz w:val="24"/>
    </w:rPr>
  </w:style>
  <w:style w:type="table" w:customStyle="1" w:styleId="TabloKlavuzu1">
    <w:name w:val="Tablo Kılavuzu1"/>
    <w:uiPriority w:val="99"/>
    <w:rsid w:val="0036446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cocukca.com/images/bilim_kosesi/erozyon_ve_toprak/cicek.gif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790</Words>
  <Characters>4503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subject/>
  <dc:creator>BİRKAN</dc:creator>
  <cp:keywords/>
  <dc:description/>
  <cp:lastModifiedBy>fatih</cp:lastModifiedBy>
  <cp:revision>2</cp:revision>
  <dcterms:created xsi:type="dcterms:W3CDTF">2015-03-15T13:28:00Z</dcterms:created>
  <dcterms:modified xsi:type="dcterms:W3CDTF">2015-03-15T13:28:00Z</dcterms:modified>
</cp:coreProperties>
</file>